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6F7B3" w14:textId="64227C50" w:rsidR="00927970" w:rsidRDefault="00B66D40" w:rsidP="008D712F">
      <w:pPr>
        <w:rPr>
          <w:b/>
          <w:sz w:val="36"/>
          <w:szCs w:val="28"/>
        </w:rPr>
      </w:pPr>
      <w:r w:rsidRPr="00B66D40">
        <w:rPr>
          <w:b/>
          <w:sz w:val="36"/>
          <w:szCs w:val="28"/>
        </w:rPr>
        <w:t>Projektsteckbrief</w:t>
      </w:r>
    </w:p>
    <w:tbl>
      <w:tblPr>
        <w:tblStyle w:val="Tabellenraster"/>
        <w:tblW w:w="10274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ook w:val="01E0" w:firstRow="1" w:lastRow="1" w:firstColumn="1" w:lastColumn="1" w:noHBand="0" w:noVBand="0"/>
      </w:tblPr>
      <w:tblGrid>
        <w:gridCol w:w="2154"/>
        <w:gridCol w:w="2438"/>
        <w:gridCol w:w="201"/>
        <w:gridCol w:w="38"/>
        <w:gridCol w:w="1836"/>
        <w:gridCol w:w="201"/>
        <w:gridCol w:w="3406"/>
      </w:tblGrid>
      <w:tr w:rsidR="00B66D40" w:rsidRPr="00073C48" w14:paraId="4333EE81" w14:textId="77777777" w:rsidTr="00B66D40">
        <w:trPr>
          <w:cantSplit/>
          <w:tblHeader/>
        </w:trPr>
        <w:tc>
          <w:tcPr>
            <w:tcW w:w="2154" w:type="dxa"/>
            <w:shd w:val="clear" w:color="auto" w:fill="707173"/>
          </w:tcPr>
          <w:p w14:paraId="78B65895" w14:textId="77777777" w:rsidR="00B66D40" w:rsidRPr="00073C48" w:rsidRDefault="00B66D40" w:rsidP="00B77375">
            <w:pPr>
              <w:pStyle w:val="Tabelle-berschriftW"/>
            </w:pPr>
            <w:r w:rsidRPr="00073C48">
              <w:t>Projekt</w:t>
            </w:r>
          </w:p>
        </w:tc>
        <w:tc>
          <w:tcPr>
            <w:tcW w:w="8116" w:type="dxa"/>
            <w:gridSpan w:val="6"/>
            <w:shd w:val="clear" w:color="auto" w:fill="auto"/>
          </w:tcPr>
          <w:p w14:paraId="06714A16" w14:textId="77777777" w:rsidR="00B66D40" w:rsidRPr="00073C48" w:rsidRDefault="00B66D40" w:rsidP="00B77375">
            <w:pPr>
              <w:pStyle w:val="Tabelle-berschriftS"/>
            </w:pPr>
          </w:p>
        </w:tc>
      </w:tr>
      <w:tr w:rsidR="00B66D40" w:rsidRPr="00073C48" w14:paraId="1B0F0A90" w14:textId="77777777" w:rsidTr="00B66D40">
        <w:trPr>
          <w:cantSplit/>
        </w:trPr>
        <w:tc>
          <w:tcPr>
            <w:tcW w:w="2154" w:type="dxa"/>
            <w:shd w:val="clear" w:color="auto" w:fill="707173"/>
          </w:tcPr>
          <w:p w14:paraId="3A51B3C3" w14:textId="77777777" w:rsidR="00B66D40" w:rsidRPr="00073C48" w:rsidRDefault="00B66D40" w:rsidP="00B77375">
            <w:pPr>
              <w:pStyle w:val="Tabelle-berschriftW"/>
            </w:pPr>
            <w:r w:rsidRPr="00073C48">
              <w:t>Projektnummer</w:t>
            </w:r>
          </w:p>
        </w:tc>
        <w:tc>
          <w:tcPr>
            <w:tcW w:w="2639" w:type="dxa"/>
            <w:gridSpan w:val="2"/>
            <w:shd w:val="clear" w:color="auto" w:fill="auto"/>
          </w:tcPr>
          <w:p w14:paraId="6B6A2511" w14:textId="77777777" w:rsidR="00B66D40" w:rsidRPr="00073C48" w:rsidRDefault="00B66D40" w:rsidP="00B77375">
            <w:pPr>
              <w:pStyle w:val="Tabelle-zentriert"/>
            </w:pPr>
          </w:p>
        </w:tc>
        <w:tc>
          <w:tcPr>
            <w:tcW w:w="2075" w:type="dxa"/>
            <w:gridSpan w:val="3"/>
            <w:shd w:val="clear" w:color="auto" w:fill="707173"/>
          </w:tcPr>
          <w:p w14:paraId="621CE639" w14:textId="77777777" w:rsidR="00B66D40" w:rsidRPr="00073C48" w:rsidRDefault="00B66D40" w:rsidP="00B77375">
            <w:pPr>
              <w:pStyle w:val="Tabelle-berschriftW"/>
            </w:pPr>
            <w:r w:rsidRPr="00073C48">
              <w:t>Auftraggeber/-in</w:t>
            </w:r>
          </w:p>
        </w:tc>
        <w:tc>
          <w:tcPr>
            <w:tcW w:w="3402" w:type="dxa"/>
            <w:shd w:val="clear" w:color="auto" w:fill="auto"/>
          </w:tcPr>
          <w:p w14:paraId="09B90C06" w14:textId="77777777" w:rsidR="00B66D40" w:rsidRPr="00073C48" w:rsidRDefault="00B66D40" w:rsidP="00B77375">
            <w:pPr>
              <w:pStyle w:val="Tabelle-zentriert"/>
            </w:pPr>
          </w:p>
        </w:tc>
      </w:tr>
      <w:tr w:rsidR="00B66D40" w:rsidRPr="00073C48" w14:paraId="7F06B073" w14:textId="77777777" w:rsidTr="00B66D40">
        <w:trPr>
          <w:cantSplit/>
          <w:trHeight w:val="1134"/>
        </w:trPr>
        <w:tc>
          <w:tcPr>
            <w:tcW w:w="2154" w:type="dxa"/>
            <w:shd w:val="clear" w:color="auto" w:fill="707173"/>
          </w:tcPr>
          <w:p w14:paraId="2B14FB9F" w14:textId="77777777" w:rsidR="00B66D40" w:rsidRPr="00073C48" w:rsidRDefault="00B66D40" w:rsidP="00B77375">
            <w:pPr>
              <w:pStyle w:val="Tabelle-berschriftW"/>
            </w:pPr>
            <w:r w:rsidRPr="00073C48">
              <w:t>Beschreibung</w:t>
            </w:r>
          </w:p>
        </w:tc>
        <w:tc>
          <w:tcPr>
            <w:tcW w:w="8116" w:type="dxa"/>
            <w:gridSpan w:val="6"/>
            <w:shd w:val="clear" w:color="auto" w:fill="auto"/>
          </w:tcPr>
          <w:p w14:paraId="5F05DD46" w14:textId="77777777" w:rsidR="00B66D40" w:rsidRPr="00073C48" w:rsidRDefault="00B66D40" w:rsidP="00B77375">
            <w:pPr>
              <w:pStyle w:val="Tabelle-Standard"/>
            </w:pPr>
          </w:p>
        </w:tc>
      </w:tr>
      <w:tr w:rsidR="00B66D40" w:rsidRPr="00073C48" w14:paraId="1BCCB07D" w14:textId="77777777" w:rsidTr="00B66D40">
        <w:trPr>
          <w:cantSplit/>
          <w:trHeight w:val="1134"/>
        </w:trPr>
        <w:tc>
          <w:tcPr>
            <w:tcW w:w="2154" w:type="dxa"/>
            <w:shd w:val="clear" w:color="auto" w:fill="707173"/>
          </w:tcPr>
          <w:p w14:paraId="3EAC2CCE" w14:textId="77777777" w:rsidR="00B66D40" w:rsidRPr="00073C48" w:rsidRDefault="00B66D40" w:rsidP="00B77375">
            <w:pPr>
              <w:pStyle w:val="Tabelle-berschriftW"/>
            </w:pPr>
            <w:r w:rsidRPr="00073C48">
              <w:t>Motivation / erwarteter Nutzen</w:t>
            </w:r>
          </w:p>
        </w:tc>
        <w:tc>
          <w:tcPr>
            <w:tcW w:w="8116" w:type="dxa"/>
            <w:gridSpan w:val="6"/>
            <w:shd w:val="clear" w:color="auto" w:fill="auto"/>
          </w:tcPr>
          <w:p w14:paraId="6E3FAC95" w14:textId="77777777" w:rsidR="00B66D40" w:rsidRPr="00073C48" w:rsidRDefault="00B66D40" w:rsidP="00B77375">
            <w:pPr>
              <w:pStyle w:val="Tabelle-Standard"/>
            </w:pPr>
          </w:p>
        </w:tc>
      </w:tr>
      <w:tr w:rsidR="00B66D40" w:rsidRPr="00073C48" w14:paraId="78DA62DD" w14:textId="77777777" w:rsidTr="00B66D40">
        <w:trPr>
          <w:cantSplit/>
          <w:trHeight w:val="850"/>
        </w:trPr>
        <w:tc>
          <w:tcPr>
            <w:tcW w:w="2154" w:type="dxa"/>
            <w:shd w:val="clear" w:color="auto" w:fill="707173"/>
          </w:tcPr>
          <w:p w14:paraId="169B75AB" w14:textId="77777777" w:rsidR="00B66D40" w:rsidRPr="00073C48" w:rsidRDefault="00B66D40" w:rsidP="00B77375">
            <w:pPr>
              <w:pStyle w:val="Tabelle-berschriftW"/>
            </w:pPr>
            <w:r w:rsidRPr="00073C48">
              <w:t>Ziele</w:t>
            </w:r>
          </w:p>
        </w:tc>
        <w:tc>
          <w:tcPr>
            <w:tcW w:w="8116" w:type="dxa"/>
            <w:gridSpan w:val="6"/>
            <w:shd w:val="clear" w:color="auto" w:fill="auto"/>
          </w:tcPr>
          <w:p w14:paraId="64FDD4D2" w14:textId="77777777" w:rsidR="00B66D40" w:rsidRPr="00073C48" w:rsidRDefault="00B66D40" w:rsidP="00B77375">
            <w:pPr>
              <w:pStyle w:val="Tabelle-Standard"/>
            </w:pPr>
          </w:p>
        </w:tc>
      </w:tr>
      <w:tr w:rsidR="00B66D40" w:rsidRPr="00073C48" w14:paraId="7F9AF4C9" w14:textId="77777777" w:rsidTr="00B66D40">
        <w:trPr>
          <w:cantSplit/>
          <w:trHeight w:val="850"/>
        </w:trPr>
        <w:tc>
          <w:tcPr>
            <w:tcW w:w="2154" w:type="dxa"/>
            <w:shd w:val="clear" w:color="auto" w:fill="707173"/>
          </w:tcPr>
          <w:p w14:paraId="6D0FABAC" w14:textId="77777777" w:rsidR="00B66D40" w:rsidRPr="00073C48" w:rsidRDefault="00B66D40" w:rsidP="00B77375">
            <w:pPr>
              <w:pStyle w:val="Tabelle-berschriftW"/>
            </w:pPr>
            <w:r w:rsidRPr="00073C48">
              <w:t>Nicht-Ziele</w:t>
            </w:r>
          </w:p>
        </w:tc>
        <w:tc>
          <w:tcPr>
            <w:tcW w:w="8116" w:type="dxa"/>
            <w:gridSpan w:val="6"/>
            <w:shd w:val="clear" w:color="auto" w:fill="auto"/>
          </w:tcPr>
          <w:p w14:paraId="0D39DB33" w14:textId="77777777" w:rsidR="00B66D40" w:rsidRPr="00073C48" w:rsidRDefault="00B66D40" w:rsidP="00B77375">
            <w:pPr>
              <w:pStyle w:val="Tabelle-Standard"/>
            </w:pPr>
          </w:p>
        </w:tc>
      </w:tr>
      <w:tr w:rsidR="00B66D40" w:rsidRPr="00073C48" w14:paraId="295EEBBF" w14:textId="77777777" w:rsidTr="00B66D40">
        <w:trPr>
          <w:cantSplit/>
          <w:trHeight w:val="850"/>
        </w:trPr>
        <w:tc>
          <w:tcPr>
            <w:tcW w:w="2154" w:type="dxa"/>
            <w:shd w:val="clear" w:color="auto" w:fill="707173"/>
          </w:tcPr>
          <w:p w14:paraId="76ADCB3C" w14:textId="77777777" w:rsidR="00B66D40" w:rsidRPr="00073C48" w:rsidRDefault="00B66D40" w:rsidP="00B77375">
            <w:pPr>
              <w:pStyle w:val="Tabelle-berschriftW"/>
            </w:pPr>
            <w:r w:rsidRPr="00073C48">
              <w:t>Projektumfeld</w:t>
            </w:r>
          </w:p>
        </w:tc>
        <w:tc>
          <w:tcPr>
            <w:tcW w:w="8116" w:type="dxa"/>
            <w:gridSpan w:val="6"/>
            <w:shd w:val="clear" w:color="auto" w:fill="auto"/>
          </w:tcPr>
          <w:p w14:paraId="045AC5B2" w14:textId="77777777" w:rsidR="00B66D40" w:rsidRPr="00073C48" w:rsidRDefault="00B66D40" w:rsidP="00B77375">
            <w:pPr>
              <w:pStyle w:val="Tabelle-Standard"/>
            </w:pPr>
          </w:p>
        </w:tc>
      </w:tr>
      <w:tr w:rsidR="00B66D40" w:rsidRPr="00073C48" w14:paraId="110CD212" w14:textId="77777777" w:rsidTr="00B66D40">
        <w:trPr>
          <w:cantSplit/>
          <w:trHeight w:val="850"/>
        </w:trPr>
        <w:tc>
          <w:tcPr>
            <w:tcW w:w="2154" w:type="dxa"/>
            <w:shd w:val="clear" w:color="auto" w:fill="707173"/>
          </w:tcPr>
          <w:p w14:paraId="3986CD10" w14:textId="77777777" w:rsidR="00B66D40" w:rsidRPr="00073C48" w:rsidRDefault="00B66D40" w:rsidP="00B77375">
            <w:pPr>
              <w:pStyle w:val="Tabelle-berschriftW"/>
            </w:pPr>
            <w:r w:rsidRPr="00073C48">
              <w:t>Projektleiter/-in</w:t>
            </w:r>
          </w:p>
        </w:tc>
        <w:tc>
          <w:tcPr>
            <w:tcW w:w="2438" w:type="dxa"/>
            <w:shd w:val="clear" w:color="auto" w:fill="auto"/>
          </w:tcPr>
          <w:p w14:paraId="0375AE04" w14:textId="77777777" w:rsidR="00B66D40" w:rsidRPr="00073C48" w:rsidRDefault="00B66D40" w:rsidP="00B77375">
            <w:pPr>
              <w:pStyle w:val="Tabelle-Standard"/>
            </w:pPr>
          </w:p>
        </w:tc>
        <w:tc>
          <w:tcPr>
            <w:tcW w:w="2075" w:type="dxa"/>
            <w:gridSpan w:val="3"/>
            <w:shd w:val="clear" w:color="auto" w:fill="707173"/>
          </w:tcPr>
          <w:p w14:paraId="54A182B4" w14:textId="77777777" w:rsidR="00B66D40" w:rsidRPr="00073C48" w:rsidRDefault="00B66D40" w:rsidP="00B77375">
            <w:pPr>
              <w:pStyle w:val="Tabelle-berschriftW"/>
            </w:pPr>
            <w:r w:rsidRPr="00073C48">
              <w:t>Machtpromotor</w:t>
            </w:r>
          </w:p>
        </w:tc>
        <w:tc>
          <w:tcPr>
            <w:tcW w:w="3603" w:type="dxa"/>
            <w:gridSpan w:val="2"/>
            <w:shd w:val="clear" w:color="auto" w:fill="auto"/>
          </w:tcPr>
          <w:p w14:paraId="53201685" w14:textId="77777777" w:rsidR="00B66D40" w:rsidRPr="00073C48" w:rsidRDefault="00B66D40" w:rsidP="00B77375">
            <w:pPr>
              <w:pStyle w:val="Tabelle-Standard"/>
            </w:pPr>
          </w:p>
        </w:tc>
      </w:tr>
      <w:tr w:rsidR="00B66D40" w:rsidRPr="00073C48" w14:paraId="56685629" w14:textId="77777777" w:rsidTr="00B66D40">
        <w:trPr>
          <w:cantSplit/>
          <w:trHeight w:val="1134"/>
        </w:trPr>
        <w:tc>
          <w:tcPr>
            <w:tcW w:w="2154" w:type="dxa"/>
            <w:shd w:val="clear" w:color="auto" w:fill="707173"/>
          </w:tcPr>
          <w:p w14:paraId="33E3C9A4" w14:textId="77777777" w:rsidR="00B66D40" w:rsidRPr="00073C48" w:rsidRDefault="00B66D40" w:rsidP="00B77375">
            <w:pPr>
              <w:pStyle w:val="Tabelle-berschriftW"/>
            </w:pPr>
            <w:r w:rsidRPr="00073C48">
              <w:t>Projektteam</w:t>
            </w:r>
          </w:p>
        </w:tc>
        <w:tc>
          <w:tcPr>
            <w:tcW w:w="2438" w:type="dxa"/>
            <w:shd w:val="clear" w:color="auto" w:fill="auto"/>
          </w:tcPr>
          <w:p w14:paraId="44BB6EE5" w14:textId="77777777" w:rsidR="00B66D40" w:rsidRPr="00073C48" w:rsidRDefault="00B66D40" w:rsidP="00B77375">
            <w:pPr>
              <w:pStyle w:val="Tabellezentriert"/>
              <w:jc w:val="left"/>
            </w:pPr>
          </w:p>
        </w:tc>
        <w:tc>
          <w:tcPr>
            <w:tcW w:w="2075" w:type="dxa"/>
            <w:gridSpan w:val="3"/>
            <w:shd w:val="clear" w:color="auto" w:fill="707173"/>
          </w:tcPr>
          <w:p w14:paraId="659A2A9F" w14:textId="77777777" w:rsidR="00B66D40" w:rsidRPr="00073C48" w:rsidRDefault="00B66D40" w:rsidP="00B77375">
            <w:pPr>
              <w:pStyle w:val="Tabelle-berschriftW"/>
            </w:pPr>
            <w:r w:rsidRPr="00073C48">
              <w:t>Fachpromotor</w:t>
            </w:r>
          </w:p>
        </w:tc>
        <w:tc>
          <w:tcPr>
            <w:tcW w:w="3603" w:type="dxa"/>
            <w:gridSpan w:val="2"/>
            <w:shd w:val="clear" w:color="auto" w:fill="auto"/>
          </w:tcPr>
          <w:p w14:paraId="6661F106" w14:textId="77777777" w:rsidR="00B66D40" w:rsidRPr="00073C48" w:rsidRDefault="00B66D40" w:rsidP="00B77375">
            <w:pPr>
              <w:pStyle w:val="Tabelle-Standard"/>
            </w:pPr>
          </w:p>
        </w:tc>
      </w:tr>
      <w:tr w:rsidR="00B66D40" w:rsidRPr="00073C48" w14:paraId="01E33B1D" w14:textId="77777777" w:rsidTr="00B66D40">
        <w:trPr>
          <w:cantSplit/>
        </w:trPr>
        <w:tc>
          <w:tcPr>
            <w:tcW w:w="2154" w:type="dxa"/>
            <w:shd w:val="clear" w:color="auto" w:fill="707173"/>
          </w:tcPr>
          <w:p w14:paraId="7BBE3AB5" w14:textId="77777777" w:rsidR="00B66D40" w:rsidRPr="00073C48" w:rsidRDefault="00B66D40" w:rsidP="00B77375">
            <w:pPr>
              <w:pStyle w:val="Tabelle-berschriftW"/>
            </w:pPr>
            <w:r w:rsidRPr="00073C48">
              <w:t>Geplanter Start</w:t>
            </w:r>
          </w:p>
        </w:tc>
        <w:tc>
          <w:tcPr>
            <w:tcW w:w="2438" w:type="dxa"/>
            <w:shd w:val="clear" w:color="auto" w:fill="auto"/>
          </w:tcPr>
          <w:p w14:paraId="4BDF2D76" w14:textId="77777777" w:rsidR="00B66D40" w:rsidRPr="00073C48" w:rsidRDefault="00B66D40" w:rsidP="00B77375">
            <w:pPr>
              <w:pStyle w:val="Tabellezentriert"/>
            </w:pPr>
          </w:p>
        </w:tc>
        <w:tc>
          <w:tcPr>
            <w:tcW w:w="2075" w:type="dxa"/>
            <w:gridSpan w:val="3"/>
            <w:shd w:val="clear" w:color="auto" w:fill="707173"/>
          </w:tcPr>
          <w:p w14:paraId="4BDFDD83" w14:textId="77777777" w:rsidR="00B66D40" w:rsidRPr="00073C48" w:rsidRDefault="00B66D40" w:rsidP="00B77375">
            <w:pPr>
              <w:pStyle w:val="Tabelle-berschriftW"/>
            </w:pPr>
            <w:r w:rsidRPr="00073C48">
              <w:t>Geplantes Ende</w:t>
            </w:r>
          </w:p>
        </w:tc>
        <w:tc>
          <w:tcPr>
            <w:tcW w:w="3603" w:type="dxa"/>
            <w:gridSpan w:val="2"/>
            <w:shd w:val="clear" w:color="auto" w:fill="auto"/>
          </w:tcPr>
          <w:p w14:paraId="6641B5AA" w14:textId="77777777" w:rsidR="00B66D40" w:rsidRPr="00073C48" w:rsidRDefault="00B66D40" w:rsidP="00B77375">
            <w:pPr>
              <w:pStyle w:val="Tabellezentriert"/>
            </w:pPr>
          </w:p>
        </w:tc>
      </w:tr>
      <w:tr w:rsidR="00B66D40" w:rsidRPr="00073C48" w14:paraId="46ADD3CE" w14:textId="77777777" w:rsidTr="00B66D40">
        <w:trPr>
          <w:cantSplit/>
        </w:trPr>
        <w:tc>
          <w:tcPr>
            <w:tcW w:w="2154" w:type="dxa"/>
            <w:shd w:val="clear" w:color="auto" w:fill="707173"/>
          </w:tcPr>
          <w:p w14:paraId="055F80C9" w14:textId="77777777" w:rsidR="00B66D40" w:rsidRPr="00073C48" w:rsidRDefault="00B66D40" w:rsidP="00B77375">
            <w:pPr>
              <w:pStyle w:val="Tabelle-berschriftW"/>
            </w:pPr>
            <w:r w:rsidRPr="00073C48">
              <w:t>Aufwand in PT</w:t>
            </w:r>
          </w:p>
        </w:tc>
        <w:tc>
          <w:tcPr>
            <w:tcW w:w="2438" w:type="dxa"/>
            <w:shd w:val="clear" w:color="auto" w:fill="auto"/>
          </w:tcPr>
          <w:p w14:paraId="3BDC49CE" w14:textId="77777777" w:rsidR="00B66D40" w:rsidRPr="00073C48" w:rsidRDefault="00B66D40" w:rsidP="00B77375">
            <w:pPr>
              <w:pStyle w:val="Tabellezentriert"/>
            </w:pPr>
          </w:p>
        </w:tc>
        <w:tc>
          <w:tcPr>
            <w:tcW w:w="2075" w:type="dxa"/>
            <w:gridSpan w:val="3"/>
            <w:shd w:val="clear" w:color="auto" w:fill="707173"/>
          </w:tcPr>
          <w:p w14:paraId="0D0849CF" w14:textId="77777777" w:rsidR="00B66D40" w:rsidRPr="00073C48" w:rsidRDefault="00B66D40" w:rsidP="00B77375">
            <w:pPr>
              <w:pStyle w:val="Tabelle-berschriftW"/>
            </w:pPr>
            <w:r w:rsidRPr="00073C48">
              <w:t>Kosten in €</w:t>
            </w:r>
          </w:p>
        </w:tc>
        <w:tc>
          <w:tcPr>
            <w:tcW w:w="3603" w:type="dxa"/>
            <w:gridSpan w:val="2"/>
            <w:shd w:val="clear" w:color="auto" w:fill="auto"/>
          </w:tcPr>
          <w:p w14:paraId="1204368F" w14:textId="77777777" w:rsidR="00B66D40" w:rsidRPr="00073C48" w:rsidRDefault="00B66D40" w:rsidP="00B77375">
            <w:pPr>
              <w:pStyle w:val="Tabellezentriert"/>
            </w:pPr>
          </w:p>
        </w:tc>
      </w:tr>
      <w:tr w:rsidR="00B66D40" w:rsidRPr="00073C48" w14:paraId="590B57E1" w14:textId="77777777" w:rsidTr="00B66D40">
        <w:trPr>
          <w:cantSplit/>
        </w:trPr>
        <w:tc>
          <w:tcPr>
            <w:tcW w:w="4831" w:type="dxa"/>
            <w:gridSpan w:val="4"/>
            <w:shd w:val="clear" w:color="auto" w:fill="707173"/>
          </w:tcPr>
          <w:p w14:paraId="15A36719" w14:textId="77777777" w:rsidR="00B66D40" w:rsidRPr="00073C48" w:rsidRDefault="00B66D40" w:rsidP="00B77375">
            <w:pPr>
              <w:pStyle w:val="Tabelle-berschriftW"/>
            </w:pPr>
            <w:r w:rsidRPr="00073C48">
              <w:t>Projektphasen</w:t>
            </w:r>
          </w:p>
        </w:tc>
        <w:tc>
          <w:tcPr>
            <w:tcW w:w="5443" w:type="dxa"/>
            <w:gridSpan w:val="3"/>
            <w:shd w:val="clear" w:color="auto" w:fill="707173"/>
          </w:tcPr>
          <w:p w14:paraId="38B6D4B8" w14:textId="77777777" w:rsidR="00B66D40" w:rsidRPr="00073C48" w:rsidRDefault="00B66D40" w:rsidP="00B77375">
            <w:pPr>
              <w:pStyle w:val="Tabelle-berschriftW"/>
            </w:pPr>
            <w:r w:rsidRPr="00073C48">
              <w:t>Meilensteine</w:t>
            </w:r>
          </w:p>
        </w:tc>
      </w:tr>
      <w:tr w:rsidR="00B66D40" w:rsidRPr="00073C48" w14:paraId="540073E7" w14:textId="77777777" w:rsidTr="00B66D40">
        <w:trPr>
          <w:cantSplit/>
          <w:trHeight w:val="1134"/>
        </w:trPr>
        <w:tc>
          <w:tcPr>
            <w:tcW w:w="4831" w:type="dxa"/>
            <w:gridSpan w:val="4"/>
            <w:shd w:val="clear" w:color="auto" w:fill="auto"/>
          </w:tcPr>
          <w:p w14:paraId="2337460E" w14:textId="77777777" w:rsidR="00B66D40" w:rsidRPr="00073C48" w:rsidRDefault="00B66D40" w:rsidP="00B77375">
            <w:pPr>
              <w:pStyle w:val="Tabelle-Standard"/>
            </w:pPr>
          </w:p>
        </w:tc>
        <w:tc>
          <w:tcPr>
            <w:tcW w:w="5443" w:type="dxa"/>
            <w:gridSpan w:val="3"/>
            <w:shd w:val="clear" w:color="auto" w:fill="auto"/>
          </w:tcPr>
          <w:p w14:paraId="1A874F78" w14:textId="77777777" w:rsidR="00B66D40" w:rsidRPr="00073C48" w:rsidRDefault="00B66D40" w:rsidP="00B77375">
            <w:pPr>
              <w:pStyle w:val="Tabelle-Standard"/>
            </w:pPr>
          </w:p>
        </w:tc>
      </w:tr>
      <w:tr w:rsidR="00B66D40" w:rsidRPr="00073C48" w14:paraId="0495C637" w14:textId="77777777" w:rsidTr="00B66D40">
        <w:trPr>
          <w:cantSplit/>
          <w:trHeight w:val="794"/>
        </w:trPr>
        <w:tc>
          <w:tcPr>
            <w:tcW w:w="2154" w:type="dxa"/>
            <w:shd w:val="clear" w:color="auto" w:fill="707173"/>
          </w:tcPr>
          <w:p w14:paraId="306B3F6F" w14:textId="77777777" w:rsidR="00B66D40" w:rsidRPr="00073C48" w:rsidRDefault="00B66D40" w:rsidP="00B77375">
            <w:pPr>
              <w:pStyle w:val="Tabelle-berschriftW"/>
            </w:pPr>
            <w:r w:rsidRPr="00073C48">
              <w:t>Risiken</w:t>
            </w:r>
          </w:p>
        </w:tc>
        <w:tc>
          <w:tcPr>
            <w:tcW w:w="8116" w:type="dxa"/>
            <w:gridSpan w:val="6"/>
            <w:shd w:val="clear" w:color="auto" w:fill="auto"/>
          </w:tcPr>
          <w:p w14:paraId="1D6D48FD" w14:textId="77777777" w:rsidR="00B66D40" w:rsidRPr="00073C48" w:rsidRDefault="00B66D40" w:rsidP="00B77375">
            <w:pPr>
              <w:pStyle w:val="Tabellezentriert"/>
              <w:jc w:val="left"/>
            </w:pPr>
          </w:p>
        </w:tc>
      </w:tr>
      <w:tr w:rsidR="00B66D40" w:rsidRPr="00073C48" w14:paraId="682FE0C3" w14:textId="77777777" w:rsidTr="00B66D40">
        <w:trPr>
          <w:cantSplit/>
          <w:trHeight w:val="794"/>
        </w:trPr>
        <w:tc>
          <w:tcPr>
            <w:tcW w:w="2154" w:type="dxa"/>
            <w:shd w:val="clear" w:color="auto" w:fill="707173"/>
          </w:tcPr>
          <w:p w14:paraId="00E1D738" w14:textId="77777777" w:rsidR="00B66D40" w:rsidRPr="00073C48" w:rsidRDefault="00B66D40" w:rsidP="00B77375">
            <w:pPr>
              <w:pStyle w:val="Tabelle-berschriftW"/>
            </w:pPr>
            <w:r w:rsidRPr="00073C48">
              <w:t>Bemerkungen</w:t>
            </w:r>
          </w:p>
        </w:tc>
        <w:tc>
          <w:tcPr>
            <w:tcW w:w="8116" w:type="dxa"/>
            <w:gridSpan w:val="6"/>
            <w:shd w:val="clear" w:color="auto" w:fill="auto"/>
          </w:tcPr>
          <w:p w14:paraId="730A2B66" w14:textId="77777777" w:rsidR="00B66D40" w:rsidRPr="00073C48" w:rsidRDefault="00B66D40" w:rsidP="00B77375">
            <w:pPr>
              <w:pStyle w:val="Tabellezentriert"/>
              <w:jc w:val="left"/>
            </w:pPr>
          </w:p>
        </w:tc>
      </w:tr>
    </w:tbl>
    <w:p w14:paraId="40B9A48C" w14:textId="77777777" w:rsidR="00B66D40" w:rsidRDefault="00B66D40" w:rsidP="008D712F"/>
    <w:sectPr w:rsidR="00B66D40" w:rsidSect="009A4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948" w:right="567" w:bottom="1134" w:left="1134" w:header="567" w:footer="567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36753" w14:textId="77777777" w:rsidR="00093BC0" w:rsidRDefault="00093BC0" w:rsidP="00795E78">
      <w:r>
        <w:separator/>
      </w:r>
    </w:p>
    <w:p w14:paraId="400F9260" w14:textId="77777777" w:rsidR="00093BC0" w:rsidRDefault="00093BC0" w:rsidP="00795E78"/>
    <w:p w14:paraId="306F41B2" w14:textId="77777777" w:rsidR="00093BC0" w:rsidRDefault="00093BC0" w:rsidP="00795E78"/>
    <w:p w14:paraId="373814D1" w14:textId="77777777" w:rsidR="00093BC0" w:rsidRDefault="00093BC0" w:rsidP="00795E78"/>
    <w:p w14:paraId="7D8376E1" w14:textId="77777777" w:rsidR="00093BC0" w:rsidRDefault="00093BC0" w:rsidP="00795E78"/>
  </w:endnote>
  <w:endnote w:type="continuationSeparator" w:id="0">
    <w:p w14:paraId="0EE84D75" w14:textId="77777777" w:rsidR="00093BC0" w:rsidRDefault="00093BC0" w:rsidP="00795E78">
      <w:r>
        <w:continuationSeparator/>
      </w:r>
    </w:p>
    <w:p w14:paraId="00F02D91" w14:textId="77777777" w:rsidR="00093BC0" w:rsidRDefault="00093BC0" w:rsidP="00795E78"/>
    <w:p w14:paraId="1910BFA9" w14:textId="77777777" w:rsidR="00093BC0" w:rsidRDefault="00093BC0" w:rsidP="00795E78"/>
    <w:p w14:paraId="329581C6" w14:textId="77777777" w:rsidR="00093BC0" w:rsidRDefault="00093BC0" w:rsidP="00795E78"/>
    <w:p w14:paraId="2CA063EE" w14:textId="77777777" w:rsidR="00093BC0" w:rsidRDefault="00093BC0" w:rsidP="00795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DBDF9" w14:textId="77777777" w:rsidR="000A6426" w:rsidRDefault="000A642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F0F0" w14:textId="77777777" w:rsidR="00F11F94" w:rsidRDefault="00F11F94" w:rsidP="00903998">
    <w:pPr>
      <w:pStyle w:val="Fuzeile"/>
      <w:ind w:right="0"/>
    </w:pPr>
  </w:p>
  <w:p w14:paraId="290A11AA" w14:textId="77777777" w:rsidR="00544BFF" w:rsidRDefault="00544BFF" w:rsidP="00903998">
    <w:pPr>
      <w:pStyle w:val="Fuzeile"/>
      <w:ind w:right="0"/>
    </w:pPr>
  </w:p>
  <w:p w14:paraId="02545E95" w14:textId="77777777" w:rsidR="00F11F94" w:rsidRPr="00D916FF" w:rsidRDefault="009A405B" w:rsidP="00903998">
    <w:pPr>
      <w:pStyle w:val="Fuzeile"/>
      <w:ind w:right="0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6EF6AF4" wp14:editId="19E6D315">
              <wp:simplePos x="0" y="0"/>
              <wp:positionH relativeFrom="column">
                <wp:posOffset>5715</wp:posOffset>
              </wp:positionH>
              <wp:positionV relativeFrom="paragraph">
                <wp:posOffset>-96520</wp:posOffset>
              </wp:positionV>
              <wp:extent cx="6480000" cy="14605"/>
              <wp:effectExtent l="0" t="0" r="0" b="444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80000" cy="1460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16B1ACA4" id="Rectangle 2" o:spid="_x0000_s1026" style="position:absolute;margin-left:.45pt;margin-top:-7.6pt;width:510.25pt;height:1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" fillcolor="#d9dadb" stroked="f"/>
          </w:pict>
        </mc:Fallback>
      </mc:AlternateContent>
    </w:r>
  </w:p>
  <w:p w14:paraId="79BD39F7" w14:textId="77777777" w:rsidR="00544BFF" w:rsidRDefault="00F11F94" w:rsidP="00903998">
    <w:pPr>
      <w:pStyle w:val="Fuzeile"/>
      <w:ind w:right="0"/>
    </w:pPr>
    <w:r w:rsidRPr="002E210F">
      <w:t xml:space="preserve">Seite </w:t>
    </w:r>
    <w:r w:rsidRPr="002E210F">
      <w:fldChar w:fldCharType="begin"/>
    </w:r>
    <w:r w:rsidRPr="002E210F">
      <w:instrText xml:space="preserve"> PAGE </w:instrText>
    </w:r>
    <w:r w:rsidRPr="002E210F">
      <w:fldChar w:fldCharType="separate"/>
    </w:r>
    <w:r w:rsidR="00927970">
      <w:rPr>
        <w:noProof/>
      </w:rPr>
      <w:t>2</w:t>
    </w:r>
    <w:r w:rsidRPr="002E210F">
      <w:fldChar w:fldCharType="end"/>
    </w:r>
    <w:r w:rsidRPr="002E210F">
      <w:t xml:space="preserve"> von </w:t>
    </w:r>
    <w:fldSimple w:instr=" NUMPAGES ">
      <w:r w:rsidR="0092797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C3FB9" w14:textId="79405A09" w:rsidR="000A6426" w:rsidRDefault="000A6426" w:rsidP="000A6426">
    <w:pPr>
      <w:pStyle w:val="Fuzeile"/>
      <w:pBdr>
        <w:bottom w:val="single" w:sz="12" w:space="1" w:color="D9DADB"/>
      </w:pBdr>
      <w:ind w:right="0"/>
      <w:jc w:val="left"/>
    </w:pPr>
  </w:p>
  <w:p w14:paraId="0BB58C4E" w14:textId="4EA05DEE" w:rsidR="000A6426" w:rsidRDefault="000A6426" w:rsidP="000A6426">
    <w:pPr>
      <w:tabs>
        <w:tab w:val="center" w:pos="5103"/>
        <w:tab w:val="right" w:pos="10065"/>
      </w:tabs>
      <w:rPr>
        <w:rFonts w:eastAsia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638ABE64" wp14:editId="1521D977">
              <wp:simplePos x="0" y="0"/>
              <wp:positionH relativeFrom="column">
                <wp:posOffset>52070</wp:posOffset>
              </wp:positionH>
              <wp:positionV relativeFrom="paragraph">
                <wp:posOffset>26035</wp:posOffset>
              </wp:positionV>
              <wp:extent cx="1039495" cy="408940"/>
              <wp:effectExtent l="0" t="0" r="8255" b="0"/>
              <wp:wrapNone/>
              <wp:docPr id="2113418418" name="Textfeld 21134184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860" cy="408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31436A5" w14:textId="1BE64FBE" w:rsidR="000A6426" w:rsidRDefault="000A6426" w:rsidP="000A6426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5CB6FCFC" wp14:editId="0201D8C9">
                                <wp:extent cx="883920" cy="304800"/>
                                <wp:effectExtent l="0" t="0" r="0" b="0"/>
                                <wp:docPr id="6" name="Grafik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rafik 52786877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39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8ABE64" id="_x0000_t202" coordsize="21600,21600" o:spt="202" path="m,l,21600r21600,l21600,xe">
              <v:stroke joinstyle="miter"/>
              <v:path gradientshapeok="t" o:connecttype="rect"/>
            </v:shapetype>
            <v:shape id="Textfeld 2113418418" o:spid="_x0000_s1026" type="#_x0000_t202" style="position:absolute;margin-left:4.1pt;margin-top:2.05pt;width:81.85pt;height:32.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" fillcolor="white [3201]" stroked="f" strokeweight=".5pt">
              <v:textbox>
                <w:txbxContent>
                  <w:p w14:paraId="731436A5" w14:textId="1BE64FBE" w:rsidR="000A6426" w:rsidRDefault="000A6426" w:rsidP="000A6426">
                    <w:pPr>
                      <w:rPr>
                        <w:sz w:val="8"/>
                        <w:szCs w:val="8"/>
                      </w:rPr>
                    </w:pP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5CB6FCFC" wp14:editId="0201D8C9">
                          <wp:extent cx="883920" cy="304800"/>
                          <wp:effectExtent l="0" t="0" r="0" b="0"/>
                          <wp:docPr id="6" name="Grafik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rafik 52786877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392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eastAsia="Arial" w:cs="Arial"/>
        <w:color w:val="808080"/>
        <w:sz w:val="16"/>
      </w:rPr>
      <w:tab/>
      <w:t>GPM Deutsche Gesellschaft für Projektmanagement e.V.</w:t>
    </w:r>
    <w:r>
      <w:rPr>
        <w:rFonts w:eastAsia="Arial" w:cs="Arial"/>
        <w:color w:val="808080"/>
        <w:sz w:val="16"/>
      </w:rPr>
      <w:tab/>
    </w: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  <w:p w14:paraId="4ED4359F" w14:textId="77777777" w:rsidR="000A6426" w:rsidRDefault="000A6426" w:rsidP="000A6426">
    <w:pPr>
      <w:tabs>
        <w:tab w:val="center" w:pos="4962"/>
      </w:tabs>
      <w:ind w:left="1701" w:right="567"/>
      <w:rPr>
        <w:rFonts w:eastAsia="Calibri" w:cs="Calibri"/>
        <w:szCs w:val="22"/>
      </w:rPr>
    </w:pPr>
    <w:r>
      <w:rPr>
        <w:rFonts w:eastAsia="Arial" w:cs="Arial"/>
        <w:color w:val="808080"/>
        <w:sz w:val="16"/>
      </w:rPr>
      <w:tab/>
    </w:r>
    <w:hyperlink r:id="rId3" w:history="1">
      <w:r>
        <w:rPr>
          <w:rStyle w:val="Hyperlink"/>
          <w:rFonts w:eastAsia="Arial" w:cs="Arial"/>
          <w:sz w:val="16"/>
        </w:rPr>
        <w:t>Lizenz CC 0 1.0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29D1F" w14:textId="77777777" w:rsidR="00093BC0" w:rsidRDefault="00093BC0" w:rsidP="00795E78">
      <w:r>
        <w:separator/>
      </w:r>
    </w:p>
    <w:p w14:paraId="44D26DBA" w14:textId="77777777" w:rsidR="00093BC0" w:rsidRDefault="00093BC0" w:rsidP="00795E78"/>
    <w:p w14:paraId="57C84CA4" w14:textId="77777777" w:rsidR="00093BC0" w:rsidRDefault="00093BC0" w:rsidP="00795E78"/>
    <w:p w14:paraId="3A3101C6" w14:textId="77777777" w:rsidR="00093BC0" w:rsidRDefault="00093BC0" w:rsidP="00795E78"/>
    <w:p w14:paraId="051DECBD" w14:textId="77777777" w:rsidR="00093BC0" w:rsidRDefault="00093BC0" w:rsidP="00795E78"/>
  </w:footnote>
  <w:footnote w:type="continuationSeparator" w:id="0">
    <w:p w14:paraId="3F470E02" w14:textId="77777777" w:rsidR="00093BC0" w:rsidRDefault="00093BC0" w:rsidP="00795E78">
      <w:r>
        <w:continuationSeparator/>
      </w:r>
    </w:p>
    <w:p w14:paraId="23F13C6B" w14:textId="77777777" w:rsidR="00093BC0" w:rsidRDefault="00093BC0" w:rsidP="00795E78"/>
    <w:p w14:paraId="78A7989A" w14:textId="77777777" w:rsidR="00093BC0" w:rsidRDefault="00093BC0" w:rsidP="00795E78"/>
    <w:p w14:paraId="509653F1" w14:textId="77777777" w:rsidR="00093BC0" w:rsidRDefault="00093BC0" w:rsidP="00795E78"/>
    <w:p w14:paraId="321F121A" w14:textId="77777777" w:rsidR="00093BC0" w:rsidRDefault="00093BC0" w:rsidP="00795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05C38" w14:textId="77777777" w:rsidR="000A6426" w:rsidRDefault="000A642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CE73" w14:textId="77777777" w:rsidR="00544BFF" w:rsidRDefault="00544BFF" w:rsidP="00795E78"/>
  <w:p w14:paraId="7A02FFEB" w14:textId="77777777" w:rsidR="00544BFF" w:rsidRDefault="00544BFF" w:rsidP="00795E78"/>
  <w:p w14:paraId="6020DB2C" w14:textId="77777777" w:rsidR="00544BFF" w:rsidRDefault="00544BFF" w:rsidP="00795E78"/>
  <w:p w14:paraId="67850A1D" w14:textId="77777777" w:rsidR="00397D8A" w:rsidRPr="002E210F" w:rsidRDefault="00397D8A" w:rsidP="00795E78"/>
  <w:p w14:paraId="75E1E049" w14:textId="77777777" w:rsidR="003908A6" w:rsidRDefault="009A405B" w:rsidP="00795E78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CE7BA78" wp14:editId="20E9730D">
              <wp:simplePos x="0" y="0"/>
              <wp:positionH relativeFrom="page">
                <wp:posOffset>0</wp:posOffset>
              </wp:positionH>
              <wp:positionV relativeFrom="page">
                <wp:posOffset>1433195</wp:posOffset>
              </wp:positionV>
              <wp:extent cx="7560310" cy="75565"/>
              <wp:effectExtent l="0" t="0" r="2540" b="635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7556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3AFAB05" id="Rectangle 12" o:spid="_x0000_s1026" style="position:absolute;margin-left:0;margin-top:112.85pt;width:595.3pt;height:5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" fillcolor="#d9dadb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02189" w14:textId="77777777" w:rsidR="00E3124E" w:rsidRDefault="00927970" w:rsidP="00795E78">
    <w:r>
      <w:rPr>
        <w:rFonts w:cs="Arial"/>
        <w:noProof/>
      </w:rPr>
      <w:drawing>
        <wp:anchor distT="0" distB="0" distL="114300" distR="114300" simplePos="0" relativeHeight="251661824" behindDoc="1" locked="0" layoutInCell="1" allowOverlap="1" wp14:anchorId="473C8832" wp14:editId="7841CF8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742400"/>
          <wp:effectExtent l="0" t="0" r="3175" b="0"/>
          <wp:wrapNone/>
          <wp:docPr id="5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742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E36176" w14:textId="77777777" w:rsidR="00927970" w:rsidRDefault="009835ED" w:rsidP="009835ED">
    <w:pPr>
      <w:rPr>
        <w:rFonts w:cs="Arial"/>
        <w:caps/>
      </w:rPr>
    </w:pPr>
    <w:r>
      <w:rPr>
        <w:noProof/>
      </w:rPr>
      <w:drawing>
        <wp:inline distT="0" distB="0" distL="0" distR="0" wp14:anchorId="0FC2BD45" wp14:editId="6CF1F350">
          <wp:extent cx="2119486" cy="696595"/>
          <wp:effectExtent l="0" t="0" r="0" b="8255"/>
          <wp:docPr id="4" name="Grafik 4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>
                    <a:hlinkClick r:id="rId2"/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2263" cy="7007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94A4BD0"/>
    <w:lvl w:ilvl="0">
      <w:start w:val="1"/>
      <w:numFmt w:val="lowerRoman"/>
      <w:pStyle w:val="Listennummer3"/>
      <w:lvlText w:val="%1."/>
      <w:lvlJc w:val="right"/>
      <w:pPr>
        <w:ind w:left="926" w:hanging="360"/>
      </w:pPr>
      <w:rPr>
        <w:rFonts w:hint="default"/>
        <w:b/>
        <w:i w:val="0"/>
        <w:color w:val="17317B"/>
        <w:sz w:val="22"/>
      </w:rPr>
    </w:lvl>
  </w:abstractNum>
  <w:abstractNum w:abstractNumId="1" w15:restartNumberingAfterBreak="0">
    <w:nsid w:val="FFFFFF7F"/>
    <w:multiLevelType w:val="singleLevel"/>
    <w:tmpl w:val="3DD470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4C864F2"/>
    <w:lvl w:ilvl="0">
      <w:start w:val="1"/>
      <w:numFmt w:val="bullet"/>
      <w:lvlText w:val="−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</w:abstractNum>
  <w:abstractNum w:abstractNumId="3" w15:restartNumberingAfterBreak="0">
    <w:nsid w:val="FFFFFF83"/>
    <w:multiLevelType w:val="singleLevel"/>
    <w:tmpl w:val="5C20C35C"/>
    <w:lvl w:ilvl="0">
      <w:start w:val="1"/>
      <w:numFmt w:val="bullet"/>
      <w:pStyle w:val="Aufzhlungszeichen2"/>
      <w:lvlText w:val="−"/>
      <w:lvlJc w:val="left"/>
      <w:pPr>
        <w:ind w:left="644" w:hanging="360"/>
      </w:pPr>
      <w:rPr>
        <w:rFonts w:ascii="Arial Black" w:hAnsi="Arial Black" w:hint="default"/>
        <w:color w:val="17317B"/>
        <w:sz w:val="24"/>
      </w:rPr>
    </w:lvl>
  </w:abstractNum>
  <w:abstractNum w:abstractNumId="4" w15:restartNumberingAfterBreak="0">
    <w:nsid w:val="FFFFFF88"/>
    <w:multiLevelType w:val="singleLevel"/>
    <w:tmpl w:val="F6CEE78E"/>
    <w:lvl w:ilvl="0">
      <w:start w:val="1"/>
      <w:numFmt w:val="lowerLetter"/>
      <w:pStyle w:val="Listennummer2"/>
      <w:lvlText w:val="%1)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</w:abstractNum>
  <w:abstractNum w:abstractNumId="5" w15:restartNumberingAfterBreak="0">
    <w:nsid w:val="FFFFFF89"/>
    <w:multiLevelType w:val="singleLevel"/>
    <w:tmpl w:val="7212BC96"/>
    <w:lvl w:ilvl="0">
      <w:start w:val="1"/>
      <w:numFmt w:val="bullet"/>
      <w:pStyle w:val="Aufzhlungszeichen"/>
      <w:lvlText w:val="I"/>
      <w:lvlJc w:val="left"/>
      <w:pPr>
        <w:ind w:left="360" w:hanging="360"/>
      </w:pPr>
      <w:rPr>
        <w:rFonts w:ascii="Arial Black" w:hAnsi="Arial Black" w:hint="default"/>
        <w:color w:val="17317B"/>
        <w:sz w:val="24"/>
      </w:rPr>
    </w:lvl>
  </w:abstractNum>
  <w:abstractNum w:abstractNumId="6" w15:restartNumberingAfterBreak="0">
    <w:nsid w:val="080D1D39"/>
    <w:multiLevelType w:val="hybridMultilevel"/>
    <w:tmpl w:val="1AC683E0"/>
    <w:lvl w:ilvl="0" w:tplc="8A1A6ECC">
      <w:start w:val="1"/>
      <w:numFmt w:val="bullet"/>
      <w:lvlText w:val="I"/>
      <w:lvlJc w:val="left"/>
      <w:pPr>
        <w:ind w:left="786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B322B284"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E022013"/>
    <w:multiLevelType w:val="hybridMultilevel"/>
    <w:tmpl w:val="74BCF176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1184"/>
    <w:multiLevelType w:val="hybridMultilevel"/>
    <w:tmpl w:val="995E4DBA"/>
    <w:lvl w:ilvl="0" w:tplc="4E70A9D0">
      <w:start w:val="1"/>
      <w:numFmt w:val="bullet"/>
      <w:pStyle w:val="Auswahl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olor w:val="17317B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96D34"/>
    <w:multiLevelType w:val="hybridMultilevel"/>
    <w:tmpl w:val="4866DC84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1502D"/>
    <w:multiLevelType w:val="hybridMultilevel"/>
    <w:tmpl w:val="58067352"/>
    <w:lvl w:ilvl="0" w:tplc="04070015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E628B"/>
    <w:multiLevelType w:val="hybridMultilevel"/>
    <w:tmpl w:val="2CB43E0E"/>
    <w:lvl w:ilvl="0" w:tplc="024EB3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5585E"/>
    <w:multiLevelType w:val="hybridMultilevel"/>
    <w:tmpl w:val="E3F25632"/>
    <w:lvl w:ilvl="0" w:tplc="0D8AB124">
      <w:numFmt w:val="bullet"/>
      <w:pStyle w:val="Tabelle-Aufzhlung2"/>
      <w:lvlText w:val="-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/>
        <w:i w:val="0"/>
        <w:color w:val="auto"/>
      </w:rPr>
    </w:lvl>
    <w:lvl w:ilvl="1" w:tplc="D272F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18B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5C9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CD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C49D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00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0E00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9202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F73EE"/>
    <w:multiLevelType w:val="hybridMultilevel"/>
    <w:tmpl w:val="AAC02C9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8624E"/>
    <w:multiLevelType w:val="hybridMultilevel"/>
    <w:tmpl w:val="AC3AA878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B74C63"/>
    <w:multiLevelType w:val="multilevel"/>
    <w:tmpl w:val="DFF8D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17317B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33618E"/>
    <w:multiLevelType w:val="hybridMultilevel"/>
    <w:tmpl w:val="F9328386"/>
    <w:lvl w:ilvl="0" w:tplc="4A88CC92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610C0E"/>
    <w:multiLevelType w:val="hybridMultilevel"/>
    <w:tmpl w:val="4B58EB02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47891"/>
    <w:multiLevelType w:val="hybridMultilevel"/>
    <w:tmpl w:val="AF0A8C7E"/>
    <w:lvl w:ilvl="0" w:tplc="81FE7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C63C5"/>
    <w:multiLevelType w:val="multilevel"/>
    <w:tmpl w:val="6F6CF7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D20106"/>
    <w:multiLevelType w:val="multilevel"/>
    <w:tmpl w:val="04604080"/>
    <w:lvl w:ilvl="0">
      <w:start w:val="1"/>
      <w:numFmt w:val="decimal"/>
      <w:pStyle w:val="Numerierung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933D5D"/>
    <w:multiLevelType w:val="multilevel"/>
    <w:tmpl w:val="9C9EDF6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8971F9"/>
    <w:multiLevelType w:val="hybridMultilevel"/>
    <w:tmpl w:val="33CA293C"/>
    <w:lvl w:ilvl="0" w:tplc="43C8D918">
      <w:start w:val="1"/>
      <w:numFmt w:val="bullet"/>
      <w:pStyle w:val="Aufzhlungszeichen3"/>
      <w:lvlText w:val="■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EB603D1"/>
    <w:multiLevelType w:val="hybridMultilevel"/>
    <w:tmpl w:val="188AB81E"/>
    <w:lvl w:ilvl="0" w:tplc="312847E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color w:val="8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F5A7F"/>
    <w:multiLevelType w:val="multilevel"/>
    <w:tmpl w:val="CF1E2C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09337288">
    <w:abstractNumId w:val="24"/>
  </w:num>
  <w:num w:numId="2" w16cid:durableId="1419790486">
    <w:abstractNumId w:val="13"/>
  </w:num>
  <w:num w:numId="3" w16cid:durableId="1057431635">
    <w:abstractNumId w:val="10"/>
  </w:num>
  <w:num w:numId="4" w16cid:durableId="1056274158">
    <w:abstractNumId w:val="9"/>
  </w:num>
  <w:num w:numId="5" w16cid:durableId="249507860">
    <w:abstractNumId w:val="11"/>
  </w:num>
  <w:num w:numId="6" w16cid:durableId="993528685">
    <w:abstractNumId w:val="6"/>
  </w:num>
  <w:num w:numId="7" w16cid:durableId="1085761688">
    <w:abstractNumId w:val="17"/>
  </w:num>
  <w:num w:numId="8" w16cid:durableId="33935463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9710784">
    <w:abstractNumId w:val="7"/>
  </w:num>
  <w:num w:numId="10" w16cid:durableId="2035839780">
    <w:abstractNumId w:val="18"/>
  </w:num>
  <w:num w:numId="11" w16cid:durableId="1624270667">
    <w:abstractNumId w:val="4"/>
  </w:num>
  <w:num w:numId="12" w16cid:durableId="569316134">
    <w:abstractNumId w:val="5"/>
  </w:num>
  <w:num w:numId="13" w16cid:durableId="554506682">
    <w:abstractNumId w:val="3"/>
  </w:num>
  <w:num w:numId="14" w16cid:durableId="495386984">
    <w:abstractNumId w:val="2"/>
  </w:num>
  <w:num w:numId="15" w16cid:durableId="847331996">
    <w:abstractNumId w:val="22"/>
  </w:num>
  <w:num w:numId="16" w16cid:durableId="363022293">
    <w:abstractNumId w:val="8"/>
  </w:num>
  <w:num w:numId="17" w16cid:durableId="1318067584">
    <w:abstractNumId w:val="21"/>
  </w:num>
  <w:num w:numId="18" w16cid:durableId="1229921570">
    <w:abstractNumId w:val="19"/>
  </w:num>
  <w:num w:numId="19" w16cid:durableId="312485473">
    <w:abstractNumId w:val="1"/>
  </w:num>
  <w:num w:numId="20" w16cid:durableId="141579734">
    <w:abstractNumId w:val="0"/>
  </w:num>
  <w:num w:numId="21" w16cid:durableId="915747958">
    <w:abstractNumId w:val="16"/>
  </w:num>
  <w:num w:numId="22" w16cid:durableId="1483814804">
    <w:abstractNumId w:val="20"/>
  </w:num>
  <w:num w:numId="23" w16cid:durableId="832720393">
    <w:abstractNumId w:val="15"/>
  </w:num>
  <w:num w:numId="24" w16cid:durableId="594287971">
    <w:abstractNumId w:val="23"/>
  </w:num>
  <w:num w:numId="25" w16cid:durableId="162354547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00a4a5,#1aaaa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E" w:val="Satzung 2006.doc"/>
    <w:docVar w:name="AnNoText" w:val="EuroStar"/>
    <w:docVar w:name="AnNoTextFileName" w:val="ANOFD"/>
    <w:docVar w:name="KAW999929" w:val="5d6971e1-9128-4492-aba2-d95d935dee46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4B392B"/>
    <w:rsid w:val="00001047"/>
    <w:rsid w:val="00001DC2"/>
    <w:rsid w:val="00007643"/>
    <w:rsid w:val="00021354"/>
    <w:rsid w:val="000275CD"/>
    <w:rsid w:val="00033DB3"/>
    <w:rsid w:val="00051B45"/>
    <w:rsid w:val="00051C0A"/>
    <w:rsid w:val="00067316"/>
    <w:rsid w:val="00073CEB"/>
    <w:rsid w:val="00083FEC"/>
    <w:rsid w:val="00093BC0"/>
    <w:rsid w:val="000A31FB"/>
    <w:rsid w:val="000A58CA"/>
    <w:rsid w:val="000A6426"/>
    <w:rsid w:val="000A7CB7"/>
    <w:rsid w:val="000B7DA7"/>
    <w:rsid w:val="000F0741"/>
    <w:rsid w:val="000F6AF1"/>
    <w:rsid w:val="00120FF4"/>
    <w:rsid w:val="001223E4"/>
    <w:rsid w:val="001305D5"/>
    <w:rsid w:val="001351D6"/>
    <w:rsid w:val="00150B57"/>
    <w:rsid w:val="001714C1"/>
    <w:rsid w:val="001717C8"/>
    <w:rsid w:val="001718DD"/>
    <w:rsid w:val="0018337B"/>
    <w:rsid w:val="00184B47"/>
    <w:rsid w:val="00190282"/>
    <w:rsid w:val="00192731"/>
    <w:rsid w:val="001955DA"/>
    <w:rsid w:val="0019605D"/>
    <w:rsid w:val="001A06AA"/>
    <w:rsid w:val="001D00A4"/>
    <w:rsid w:val="001E5C01"/>
    <w:rsid w:val="001F58F9"/>
    <w:rsid w:val="001F5CF3"/>
    <w:rsid w:val="00201EEF"/>
    <w:rsid w:val="0020644A"/>
    <w:rsid w:val="00214BF5"/>
    <w:rsid w:val="00215B0F"/>
    <w:rsid w:val="002243D8"/>
    <w:rsid w:val="002273F3"/>
    <w:rsid w:val="00232254"/>
    <w:rsid w:val="00236394"/>
    <w:rsid w:val="00250644"/>
    <w:rsid w:val="00250AB6"/>
    <w:rsid w:val="00252645"/>
    <w:rsid w:val="00260E3D"/>
    <w:rsid w:val="00266F47"/>
    <w:rsid w:val="002712DB"/>
    <w:rsid w:val="00272A2F"/>
    <w:rsid w:val="00282048"/>
    <w:rsid w:val="002901AA"/>
    <w:rsid w:val="00291212"/>
    <w:rsid w:val="00293FF6"/>
    <w:rsid w:val="002946E7"/>
    <w:rsid w:val="00297608"/>
    <w:rsid w:val="002A6E00"/>
    <w:rsid w:val="002B45B3"/>
    <w:rsid w:val="002B57FA"/>
    <w:rsid w:val="002D1B21"/>
    <w:rsid w:val="002E0BFB"/>
    <w:rsid w:val="002E210F"/>
    <w:rsid w:val="002E44B6"/>
    <w:rsid w:val="002E74EB"/>
    <w:rsid w:val="002F2BC0"/>
    <w:rsid w:val="002F443D"/>
    <w:rsid w:val="00315246"/>
    <w:rsid w:val="00316F70"/>
    <w:rsid w:val="003215E1"/>
    <w:rsid w:val="00345118"/>
    <w:rsid w:val="00355FE5"/>
    <w:rsid w:val="00365563"/>
    <w:rsid w:val="003667F0"/>
    <w:rsid w:val="00367625"/>
    <w:rsid w:val="0037611B"/>
    <w:rsid w:val="00376952"/>
    <w:rsid w:val="00384D2E"/>
    <w:rsid w:val="00386F7D"/>
    <w:rsid w:val="003908A6"/>
    <w:rsid w:val="00391D0A"/>
    <w:rsid w:val="00397C69"/>
    <w:rsid w:val="00397D8A"/>
    <w:rsid w:val="003A61D4"/>
    <w:rsid w:val="003B4D36"/>
    <w:rsid w:val="003B6B02"/>
    <w:rsid w:val="003B7C04"/>
    <w:rsid w:val="003C1EFC"/>
    <w:rsid w:val="003C498C"/>
    <w:rsid w:val="003D1518"/>
    <w:rsid w:val="003E0866"/>
    <w:rsid w:val="003E6064"/>
    <w:rsid w:val="003F2E3C"/>
    <w:rsid w:val="003F693F"/>
    <w:rsid w:val="004011DE"/>
    <w:rsid w:val="0040281E"/>
    <w:rsid w:val="004125C5"/>
    <w:rsid w:val="00433451"/>
    <w:rsid w:val="00433F72"/>
    <w:rsid w:val="0043693C"/>
    <w:rsid w:val="0044511E"/>
    <w:rsid w:val="00452161"/>
    <w:rsid w:val="00452B3B"/>
    <w:rsid w:val="00453E93"/>
    <w:rsid w:val="00492A9B"/>
    <w:rsid w:val="00497C5C"/>
    <w:rsid w:val="004A29D7"/>
    <w:rsid w:val="004B12BA"/>
    <w:rsid w:val="004B28A0"/>
    <w:rsid w:val="004B392B"/>
    <w:rsid w:val="004C489E"/>
    <w:rsid w:val="004C79B9"/>
    <w:rsid w:val="004D39A0"/>
    <w:rsid w:val="004F1750"/>
    <w:rsid w:val="004F1AB8"/>
    <w:rsid w:val="00501290"/>
    <w:rsid w:val="005071D2"/>
    <w:rsid w:val="00515DE2"/>
    <w:rsid w:val="00517C84"/>
    <w:rsid w:val="00523192"/>
    <w:rsid w:val="00544BFF"/>
    <w:rsid w:val="00546B5A"/>
    <w:rsid w:val="005577A4"/>
    <w:rsid w:val="00565247"/>
    <w:rsid w:val="0057353A"/>
    <w:rsid w:val="005775CA"/>
    <w:rsid w:val="005849DD"/>
    <w:rsid w:val="00585C18"/>
    <w:rsid w:val="005A1D58"/>
    <w:rsid w:val="005B2F13"/>
    <w:rsid w:val="005B7510"/>
    <w:rsid w:val="005C63C0"/>
    <w:rsid w:val="005E2AC0"/>
    <w:rsid w:val="005F7FAA"/>
    <w:rsid w:val="00605013"/>
    <w:rsid w:val="006057CF"/>
    <w:rsid w:val="00615F1D"/>
    <w:rsid w:val="00620053"/>
    <w:rsid w:val="00622289"/>
    <w:rsid w:val="00630E04"/>
    <w:rsid w:val="00640AC5"/>
    <w:rsid w:val="0065381D"/>
    <w:rsid w:val="0065423D"/>
    <w:rsid w:val="0068632D"/>
    <w:rsid w:val="006A32FD"/>
    <w:rsid w:val="006B37D7"/>
    <w:rsid w:val="006E32E6"/>
    <w:rsid w:val="006E7248"/>
    <w:rsid w:val="00702BF1"/>
    <w:rsid w:val="00711057"/>
    <w:rsid w:val="00717407"/>
    <w:rsid w:val="0072109F"/>
    <w:rsid w:val="007215CC"/>
    <w:rsid w:val="0072570B"/>
    <w:rsid w:val="00726D24"/>
    <w:rsid w:val="007357CC"/>
    <w:rsid w:val="0076302B"/>
    <w:rsid w:val="0077357C"/>
    <w:rsid w:val="00783371"/>
    <w:rsid w:val="007866C5"/>
    <w:rsid w:val="00791EF1"/>
    <w:rsid w:val="00791F0F"/>
    <w:rsid w:val="00793C46"/>
    <w:rsid w:val="00795E78"/>
    <w:rsid w:val="00796C71"/>
    <w:rsid w:val="007A56D3"/>
    <w:rsid w:val="007B383F"/>
    <w:rsid w:val="007B428A"/>
    <w:rsid w:val="007B6E19"/>
    <w:rsid w:val="007C7AEF"/>
    <w:rsid w:val="007E5AF7"/>
    <w:rsid w:val="007E6B29"/>
    <w:rsid w:val="007F6DE5"/>
    <w:rsid w:val="00802BCF"/>
    <w:rsid w:val="0081531B"/>
    <w:rsid w:val="00817BC9"/>
    <w:rsid w:val="008256A8"/>
    <w:rsid w:val="00840968"/>
    <w:rsid w:val="008454CC"/>
    <w:rsid w:val="00845F73"/>
    <w:rsid w:val="008528CC"/>
    <w:rsid w:val="0085451C"/>
    <w:rsid w:val="0086392E"/>
    <w:rsid w:val="00865541"/>
    <w:rsid w:val="008712DA"/>
    <w:rsid w:val="00872628"/>
    <w:rsid w:val="00874574"/>
    <w:rsid w:val="008921FE"/>
    <w:rsid w:val="008A2BE1"/>
    <w:rsid w:val="008A5E63"/>
    <w:rsid w:val="008B03B0"/>
    <w:rsid w:val="008B4B91"/>
    <w:rsid w:val="008B5167"/>
    <w:rsid w:val="008B6EAC"/>
    <w:rsid w:val="008B7AE7"/>
    <w:rsid w:val="008C1DC5"/>
    <w:rsid w:val="008C1ED5"/>
    <w:rsid w:val="008C3B21"/>
    <w:rsid w:val="008C3D7A"/>
    <w:rsid w:val="008D3186"/>
    <w:rsid w:val="008D5589"/>
    <w:rsid w:val="008D712F"/>
    <w:rsid w:val="008E2094"/>
    <w:rsid w:val="008F16D6"/>
    <w:rsid w:val="00903998"/>
    <w:rsid w:val="0091754D"/>
    <w:rsid w:val="00921966"/>
    <w:rsid w:val="00927970"/>
    <w:rsid w:val="0093336A"/>
    <w:rsid w:val="0093429C"/>
    <w:rsid w:val="009364A2"/>
    <w:rsid w:val="009606EB"/>
    <w:rsid w:val="00960F73"/>
    <w:rsid w:val="009706B3"/>
    <w:rsid w:val="00972F9A"/>
    <w:rsid w:val="009736F4"/>
    <w:rsid w:val="009835ED"/>
    <w:rsid w:val="00984C62"/>
    <w:rsid w:val="00992CB8"/>
    <w:rsid w:val="009955C4"/>
    <w:rsid w:val="009A405B"/>
    <w:rsid w:val="009B138E"/>
    <w:rsid w:val="009B2DB7"/>
    <w:rsid w:val="009D0729"/>
    <w:rsid w:val="009D28FF"/>
    <w:rsid w:val="009D7AB6"/>
    <w:rsid w:val="009E379C"/>
    <w:rsid w:val="009F06DA"/>
    <w:rsid w:val="009F09ED"/>
    <w:rsid w:val="009F1AC6"/>
    <w:rsid w:val="009F1EE4"/>
    <w:rsid w:val="009F29D5"/>
    <w:rsid w:val="009F35D3"/>
    <w:rsid w:val="00A242FF"/>
    <w:rsid w:val="00A30902"/>
    <w:rsid w:val="00A327CB"/>
    <w:rsid w:val="00A47261"/>
    <w:rsid w:val="00A53472"/>
    <w:rsid w:val="00A61C06"/>
    <w:rsid w:val="00A6423A"/>
    <w:rsid w:val="00A71BDA"/>
    <w:rsid w:val="00A75651"/>
    <w:rsid w:val="00A779EA"/>
    <w:rsid w:val="00A835F0"/>
    <w:rsid w:val="00A857E4"/>
    <w:rsid w:val="00A93540"/>
    <w:rsid w:val="00AA0669"/>
    <w:rsid w:val="00AA1940"/>
    <w:rsid w:val="00AA2DEF"/>
    <w:rsid w:val="00AB0F96"/>
    <w:rsid w:val="00AB1755"/>
    <w:rsid w:val="00AB76DF"/>
    <w:rsid w:val="00AC6763"/>
    <w:rsid w:val="00AE2305"/>
    <w:rsid w:val="00AF08FF"/>
    <w:rsid w:val="00B004F6"/>
    <w:rsid w:val="00B2049D"/>
    <w:rsid w:val="00B21B1C"/>
    <w:rsid w:val="00B53BB3"/>
    <w:rsid w:val="00B66033"/>
    <w:rsid w:val="00B66D40"/>
    <w:rsid w:val="00B70CA1"/>
    <w:rsid w:val="00B816C9"/>
    <w:rsid w:val="00B8412A"/>
    <w:rsid w:val="00BB420D"/>
    <w:rsid w:val="00BB6875"/>
    <w:rsid w:val="00BC284B"/>
    <w:rsid w:val="00BD290A"/>
    <w:rsid w:val="00BD5B25"/>
    <w:rsid w:val="00BD7114"/>
    <w:rsid w:val="00BD7D9F"/>
    <w:rsid w:val="00BD7E54"/>
    <w:rsid w:val="00BE34C7"/>
    <w:rsid w:val="00BF5C75"/>
    <w:rsid w:val="00C013A3"/>
    <w:rsid w:val="00C025B5"/>
    <w:rsid w:val="00C06610"/>
    <w:rsid w:val="00C21484"/>
    <w:rsid w:val="00C22199"/>
    <w:rsid w:val="00C24459"/>
    <w:rsid w:val="00C34243"/>
    <w:rsid w:val="00C46130"/>
    <w:rsid w:val="00C54366"/>
    <w:rsid w:val="00C65C2D"/>
    <w:rsid w:val="00C756DA"/>
    <w:rsid w:val="00C77F05"/>
    <w:rsid w:val="00C84B3C"/>
    <w:rsid w:val="00C85238"/>
    <w:rsid w:val="00C85288"/>
    <w:rsid w:val="00C8574C"/>
    <w:rsid w:val="00C85AC5"/>
    <w:rsid w:val="00C90470"/>
    <w:rsid w:val="00C910FD"/>
    <w:rsid w:val="00C97E27"/>
    <w:rsid w:val="00CA1826"/>
    <w:rsid w:val="00CB4F51"/>
    <w:rsid w:val="00CC1643"/>
    <w:rsid w:val="00CC2718"/>
    <w:rsid w:val="00CD293F"/>
    <w:rsid w:val="00CD4412"/>
    <w:rsid w:val="00D0690C"/>
    <w:rsid w:val="00D06FC3"/>
    <w:rsid w:val="00D137A9"/>
    <w:rsid w:val="00D13EE0"/>
    <w:rsid w:val="00D1598B"/>
    <w:rsid w:val="00D1641C"/>
    <w:rsid w:val="00D247CF"/>
    <w:rsid w:val="00D30BF3"/>
    <w:rsid w:val="00D325B6"/>
    <w:rsid w:val="00D35076"/>
    <w:rsid w:val="00D42739"/>
    <w:rsid w:val="00D44712"/>
    <w:rsid w:val="00D56BD9"/>
    <w:rsid w:val="00D57693"/>
    <w:rsid w:val="00D64F89"/>
    <w:rsid w:val="00D736F6"/>
    <w:rsid w:val="00D87F2A"/>
    <w:rsid w:val="00D90518"/>
    <w:rsid w:val="00D916FF"/>
    <w:rsid w:val="00D934AE"/>
    <w:rsid w:val="00DA1715"/>
    <w:rsid w:val="00DA269F"/>
    <w:rsid w:val="00DA5F64"/>
    <w:rsid w:val="00DA6A0C"/>
    <w:rsid w:val="00DA715A"/>
    <w:rsid w:val="00DA7F6A"/>
    <w:rsid w:val="00DC0FFF"/>
    <w:rsid w:val="00DC1783"/>
    <w:rsid w:val="00DC3EEA"/>
    <w:rsid w:val="00DC72C4"/>
    <w:rsid w:val="00DD1111"/>
    <w:rsid w:val="00DD5412"/>
    <w:rsid w:val="00DD66B6"/>
    <w:rsid w:val="00DE07DF"/>
    <w:rsid w:val="00DE3CE0"/>
    <w:rsid w:val="00DF028E"/>
    <w:rsid w:val="00DF2A8F"/>
    <w:rsid w:val="00DF3ED0"/>
    <w:rsid w:val="00E15996"/>
    <w:rsid w:val="00E20334"/>
    <w:rsid w:val="00E22152"/>
    <w:rsid w:val="00E2267E"/>
    <w:rsid w:val="00E3124E"/>
    <w:rsid w:val="00E32B55"/>
    <w:rsid w:val="00E4244C"/>
    <w:rsid w:val="00E51F2F"/>
    <w:rsid w:val="00E63AA1"/>
    <w:rsid w:val="00E661DB"/>
    <w:rsid w:val="00E7012E"/>
    <w:rsid w:val="00E8441A"/>
    <w:rsid w:val="00E84CD2"/>
    <w:rsid w:val="00E94AF6"/>
    <w:rsid w:val="00E97D0A"/>
    <w:rsid w:val="00EA386C"/>
    <w:rsid w:val="00EA67DE"/>
    <w:rsid w:val="00EB3883"/>
    <w:rsid w:val="00ED0531"/>
    <w:rsid w:val="00ED1BC9"/>
    <w:rsid w:val="00ED1C43"/>
    <w:rsid w:val="00ED5004"/>
    <w:rsid w:val="00EE0B9D"/>
    <w:rsid w:val="00EE465B"/>
    <w:rsid w:val="00EE7046"/>
    <w:rsid w:val="00EF0A64"/>
    <w:rsid w:val="00EF6749"/>
    <w:rsid w:val="00F06E30"/>
    <w:rsid w:val="00F11F94"/>
    <w:rsid w:val="00F157E4"/>
    <w:rsid w:val="00F158BF"/>
    <w:rsid w:val="00F245FD"/>
    <w:rsid w:val="00F24E87"/>
    <w:rsid w:val="00F3543A"/>
    <w:rsid w:val="00F3596D"/>
    <w:rsid w:val="00F56DF8"/>
    <w:rsid w:val="00F72471"/>
    <w:rsid w:val="00F80FFB"/>
    <w:rsid w:val="00F820D6"/>
    <w:rsid w:val="00F9152D"/>
    <w:rsid w:val="00F93ED0"/>
    <w:rsid w:val="00FA2D48"/>
    <w:rsid w:val="00FA2FCD"/>
    <w:rsid w:val="00FB6069"/>
    <w:rsid w:val="00FC12C7"/>
    <w:rsid w:val="00FC27C2"/>
    <w:rsid w:val="00FC3114"/>
    <w:rsid w:val="00FC3A08"/>
    <w:rsid w:val="00FC639E"/>
    <w:rsid w:val="00FC73C8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a4a5,#1aaaaa"/>
    </o:shapedefaults>
    <o:shapelayout v:ext="edit">
      <o:idmap v:ext="edit" data="2"/>
    </o:shapelayout>
  </w:shapeDefaults>
  <w:decimalSymbol w:val=","/>
  <w:listSeparator w:val=";"/>
  <w14:docId w14:val="6F2CCFAF"/>
  <w15:chartTrackingRefBased/>
  <w15:docId w15:val="{83FB4DED-5C00-4D3A-A1C5-452ED481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80FFB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93336A"/>
    <w:pPr>
      <w:numPr>
        <w:numId w:val="17"/>
      </w:numPr>
      <w:spacing w:after="120"/>
      <w:ind w:left="709" w:hanging="709"/>
      <w:outlineLvl w:val="0"/>
    </w:pPr>
    <w:rPr>
      <w:b/>
      <w:sz w:val="28"/>
      <w:szCs w:val="34"/>
      <w:u w:val="single"/>
    </w:rPr>
  </w:style>
  <w:style w:type="paragraph" w:styleId="berschrift2">
    <w:name w:val="heading 2"/>
    <w:basedOn w:val="berschrift1"/>
    <w:next w:val="Standard"/>
    <w:qFormat/>
    <w:rsid w:val="0093336A"/>
    <w:pPr>
      <w:numPr>
        <w:ilvl w:val="1"/>
      </w:numPr>
      <w:ind w:left="709" w:hanging="709"/>
      <w:outlineLvl w:val="1"/>
    </w:pPr>
    <w:rPr>
      <w:szCs w:val="36"/>
      <w:u w:val="none"/>
    </w:rPr>
  </w:style>
  <w:style w:type="paragraph" w:styleId="berschrift3">
    <w:name w:val="heading 3"/>
    <w:basedOn w:val="berschrift1"/>
    <w:next w:val="Standard"/>
    <w:qFormat/>
    <w:rsid w:val="0093336A"/>
    <w:pPr>
      <w:numPr>
        <w:ilvl w:val="2"/>
      </w:numPr>
      <w:ind w:left="993" w:hanging="993"/>
      <w:outlineLvl w:val="2"/>
    </w:pPr>
    <w:rPr>
      <w:sz w:val="24"/>
      <w:szCs w:val="32"/>
      <w:u w:val="none"/>
    </w:rPr>
  </w:style>
  <w:style w:type="paragraph" w:styleId="berschrift4">
    <w:name w:val="heading 4"/>
    <w:basedOn w:val="Standard"/>
    <w:next w:val="Standard"/>
    <w:qFormat/>
    <w:rsid w:val="0093336A"/>
    <w:pPr>
      <w:numPr>
        <w:ilvl w:val="3"/>
        <w:numId w:val="18"/>
      </w:numPr>
      <w:ind w:left="1134" w:hanging="1134"/>
      <w:outlineLvl w:val="3"/>
    </w:pPr>
    <w:rPr>
      <w:rFonts w:cs="Arial"/>
      <w:b/>
      <w:bCs/>
      <w:sz w:val="24"/>
      <w:szCs w:val="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Standard"/>
    <w:qFormat/>
    <w:rsid w:val="00DC72C4"/>
    <w:pPr>
      <w:spacing w:after="120"/>
      <w:contextualSpacing/>
    </w:pPr>
    <w:rPr>
      <w:rFonts w:eastAsia="Calibri" w:cs="Arial"/>
      <w:b/>
      <w:sz w:val="28"/>
      <w:szCs w:val="28"/>
      <w:lang w:eastAsia="en-US"/>
    </w:rPr>
  </w:style>
  <w:style w:type="paragraph" w:customStyle="1" w:styleId="Auswahl">
    <w:name w:val="Auswahl"/>
    <w:basedOn w:val="Listenabsatz"/>
    <w:qFormat/>
    <w:rsid w:val="00BD7114"/>
    <w:pPr>
      <w:numPr>
        <w:numId w:val="16"/>
      </w:numPr>
      <w:ind w:left="357" w:hanging="357"/>
    </w:pPr>
  </w:style>
  <w:style w:type="character" w:customStyle="1" w:styleId="Klein8">
    <w:name w:val="Klein 8"/>
    <w:basedOn w:val="Absatz-Standardschriftart"/>
    <w:rsid w:val="003667F0"/>
    <w:rPr>
      <w:sz w:val="16"/>
    </w:rPr>
  </w:style>
  <w:style w:type="paragraph" w:styleId="Kopfzeile">
    <w:name w:val="header"/>
    <w:basedOn w:val="Standard"/>
    <w:link w:val="KopfzeileZchn"/>
    <w:uiPriority w:val="99"/>
    <w:rsid w:val="00B53BB3"/>
    <w:pPr>
      <w:tabs>
        <w:tab w:val="center" w:pos="4536"/>
        <w:tab w:val="right" w:pos="9072"/>
      </w:tabs>
    </w:pPr>
    <w:rPr>
      <w:color w:val="000000"/>
      <w:szCs w:val="20"/>
    </w:rPr>
  </w:style>
  <w:style w:type="paragraph" w:styleId="Fuzeile">
    <w:name w:val="footer"/>
    <w:basedOn w:val="Standard"/>
    <w:link w:val="FuzeileZchn"/>
    <w:rsid w:val="00DC72C4"/>
    <w:pPr>
      <w:tabs>
        <w:tab w:val="center" w:pos="5103"/>
        <w:tab w:val="right" w:pos="10206"/>
      </w:tabs>
      <w:ind w:right="566"/>
      <w:jc w:val="right"/>
    </w:pPr>
    <w:rPr>
      <w:color w:val="808080"/>
      <w:sz w:val="16"/>
      <w:szCs w:val="16"/>
    </w:rPr>
  </w:style>
  <w:style w:type="paragraph" w:styleId="Textkrper">
    <w:name w:val="Body Text"/>
    <w:basedOn w:val="Standard"/>
    <w:rsid w:val="00B53BB3"/>
    <w:rPr>
      <w:snapToGrid w:val="0"/>
      <w:color w:val="000000"/>
      <w:szCs w:val="20"/>
    </w:rPr>
  </w:style>
  <w:style w:type="character" w:customStyle="1" w:styleId="GPMBlau">
    <w:name w:val="GPM Blau"/>
    <w:rsid w:val="003667F0"/>
    <w:rPr>
      <w:color w:val="17317B"/>
    </w:rPr>
  </w:style>
  <w:style w:type="character" w:styleId="Seitenzahl">
    <w:name w:val="page number"/>
    <w:basedOn w:val="Absatz-Standardschriftart"/>
    <w:rsid w:val="00B53BB3"/>
  </w:style>
  <w:style w:type="character" w:styleId="Kommentarzeichen">
    <w:name w:val="annotation reference"/>
    <w:semiHidden/>
    <w:rsid w:val="00B53BB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B53BB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B53BB3"/>
    <w:rPr>
      <w:b/>
      <w:bCs/>
    </w:rPr>
  </w:style>
  <w:style w:type="paragraph" w:styleId="Sprechblasentext">
    <w:name w:val="Balloon Text"/>
    <w:basedOn w:val="Standard"/>
    <w:semiHidden/>
    <w:rsid w:val="00B53B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7012E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AB0F96"/>
    <w:pPr>
      <w:tabs>
        <w:tab w:val="right" w:leader="dot" w:pos="10206"/>
      </w:tabs>
      <w:spacing w:after="40"/>
      <w:ind w:left="1134" w:hanging="567"/>
    </w:pPr>
    <w:rPr>
      <w:szCs w:val="20"/>
    </w:rPr>
  </w:style>
  <w:style w:type="character" w:customStyle="1" w:styleId="KommentartextZchn">
    <w:name w:val="Kommentartext Zchn"/>
    <w:link w:val="Kommentartext"/>
    <w:semiHidden/>
    <w:rsid w:val="00E7012E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1714C1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93336A"/>
    <w:pPr>
      <w:spacing w:after="120"/>
    </w:pPr>
    <w:rPr>
      <w:b/>
      <w:sz w:val="48"/>
      <w:szCs w:val="40"/>
    </w:rPr>
  </w:style>
  <w:style w:type="character" w:customStyle="1" w:styleId="TitelZchn">
    <w:name w:val="Titel Zchn"/>
    <w:link w:val="Titel"/>
    <w:rsid w:val="0093336A"/>
    <w:rPr>
      <w:rFonts w:ascii="Arial" w:hAnsi="Arial"/>
      <w:b/>
      <w:sz w:val="48"/>
      <w:szCs w:val="40"/>
    </w:rPr>
  </w:style>
  <w:style w:type="paragraph" w:styleId="Untertitel">
    <w:name w:val="Subtitle"/>
    <w:basedOn w:val="Standard"/>
    <w:next w:val="Standard"/>
    <w:link w:val="UntertitelZchn"/>
    <w:qFormat/>
    <w:rsid w:val="0093336A"/>
    <w:pPr>
      <w:spacing w:before="120" w:after="120"/>
    </w:pPr>
    <w:rPr>
      <w:rFonts w:cs="Arial"/>
      <w:b/>
      <w:sz w:val="32"/>
      <w:szCs w:val="16"/>
    </w:rPr>
  </w:style>
  <w:style w:type="character" w:customStyle="1" w:styleId="UntertitelZchn">
    <w:name w:val="Untertitel Zchn"/>
    <w:link w:val="Untertitel"/>
    <w:rsid w:val="0093336A"/>
    <w:rPr>
      <w:rFonts w:ascii="Arial" w:hAnsi="Arial" w:cs="Arial"/>
      <w:b/>
      <w:sz w:val="32"/>
      <w:szCs w:val="16"/>
    </w:rPr>
  </w:style>
  <w:style w:type="character" w:customStyle="1" w:styleId="KopfzeileZchn">
    <w:name w:val="Kopfzeile Zchn"/>
    <w:link w:val="Kopfzeile"/>
    <w:uiPriority w:val="99"/>
    <w:qFormat/>
    <w:rsid w:val="003C498C"/>
    <w:rPr>
      <w:rFonts w:ascii="Arial" w:hAnsi="Arial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C97E27"/>
    <w:rPr>
      <w:rFonts w:eastAsia="Calibri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C97E27"/>
    <w:rPr>
      <w:rFonts w:ascii="Arial" w:eastAsia="Calibri" w:hAnsi="Arial"/>
      <w:szCs w:val="21"/>
      <w:lang w:eastAsia="en-US"/>
    </w:rPr>
  </w:style>
  <w:style w:type="paragraph" w:styleId="Listennummer">
    <w:name w:val="List Number"/>
    <w:basedOn w:val="Standard"/>
    <w:rsid w:val="007F6DE5"/>
    <w:pPr>
      <w:numPr>
        <w:numId w:val="21"/>
      </w:numPr>
      <w:tabs>
        <w:tab w:val="left" w:pos="425"/>
      </w:tabs>
      <w:spacing w:after="60"/>
    </w:pPr>
    <w:rPr>
      <w:szCs w:val="20"/>
    </w:rPr>
  </w:style>
  <w:style w:type="paragraph" w:styleId="Aufzhlungszeichen">
    <w:name w:val="List Bullet"/>
    <w:basedOn w:val="Standard"/>
    <w:rsid w:val="008D5589"/>
    <w:pPr>
      <w:numPr>
        <w:numId w:val="12"/>
      </w:numPr>
      <w:tabs>
        <w:tab w:val="left" w:pos="2835"/>
      </w:tabs>
      <w:ind w:left="284" w:hanging="284"/>
      <w:contextualSpacing/>
    </w:pPr>
  </w:style>
  <w:style w:type="paragraph" w:styleId="Aufzhlungszeichen2">
    <w:name w:val="List Bullet 2"/>
    <w:basedOn w:val="Standard"/>
    <w:rsid w:val="008D5589"/>
    <w:pPr>
      <w:numPr>
        <w:numId w:val="13"/>
      </w:numPr>
      <w:tabs>
        <w:tab w:val="left" w:pos="2835"/>
      </w:tabs>
      <w:contextualSpacing/>
    </w:pPr>
  </w:style>
  <w:style w:type="paragraph" w:styleId="Aufzhlungszeichen3">
    <w:name w:val="List Bullet 3"/>
    <w:basedOn w:val="Standard"/>
    <w:rsid w:val="008D5589"/>
    <w:pPr>
      <w:numPr>
        <w:numId w:val="15"/>
      </w:numPr>
      <w:tabs>
        <w:tab w:val="left" w:pos="2835"/>
      </w:tabs>
      <w:contextualSpacing/>
    </w:pPr>
  </w:style>
  <w:style w:type="paragraph" w:styleId="Verzeichnis2">
    <w:name w:val="toc 2"/>
    <w:basedOn w:val="Standard"/>
    <w:next w:val="Standard"/>
    <w:autoRedefine/>
    <w:uiPriority w:val="39"/>
    <w:rsid w:val="00AB0F96"/>
    <w:pPr>
      <w:tabs>
        <w:tab w:val="right" w:leader="dot" w:pos="10206"/>
      </w:tabs>
      <w:ind w:left="851"/>
    </w:pPr>
  </w:style>
  <w:style w:type="paragraph" w:styleId="Verzeichnis3">
    <w:name w:val="toc 3"/>
    <w:basedOn w:val="Standard"/>
    <w:next w:val="Standard"/>
    <w:autoRedefine/>
    <w:uiPriority w:val="39"/>
    <w:rsid w:val="00AB0F96"/>
    <w:pPr>
      <w:tabs>
        <w:tab w:val="right" w:leader="dot" w:pos="10206"/>
      </w:tabs>
      <w:ind w:left="1134"/>
    </w:pPr>
  </w:style>
  <w:style w:type="paragraph" w:customStyle="1" w:styleId="Numerierung">
    <w:name w:val="Numerierung"/>
    <w:basedOn w:val="Listennummer"/>
    <w:link w:val="NumerierungZchn"/>
    <w:qFormat/>
    <w:rsid w:val="00A93540"/>
    <w:pPr>
      <w:numPr>
        <w:numId w:val="22"/>
      </w:numPr>
      <w:tabs>
        <w:tab w:val="clear" w:pos="425"/>
      </w:tabs>
      <w:spacing w:before="120" w:after="40"/>
    </w:pPr>
  </w:style>
  <w:style w:type="character" w:customStyle="1" w:styleId="NumerierungZchn">
    <w:name w:val="Numerierung Zchn"/>
    <w:link w:val="Numerierung"/>
    <w:rsid w:val="00A93540"/>
    <w:rPr>
      <w:rFonts w:ascii="Arial" w:hAnsi="Arial"/>
      <w:sz w:val="22"/>
    </w:rPr>
  </w:style>
  <w:style w:type="character" w:customStyle="1" w:styleId="Tabelle">
    <w:name w:val="Tabelle"/>
    <w:rsid w:val="00F80FFB"/>
    <w:rPr>
      <w:sz w:val="20"/>
    </w:rPr>
  </w:style>
  <w:style w:type="paragraph" w:customStyle="1" w:styleId="Abbildung">
    <w:name w:val="Abbildung"/>
    <w:basedOn w:val="Standard"/>
    <w:qFormat/>
    <w:rsid w:val="008F16D6"/>
    <w:pPr>
      <w:spacing w:before="120"/>
      <w:jc w:val="center"/>
    </w:pPr>
  </w:style>
  <w:style w:type="character" w:customStyle="1" w:styleId="GPMfett">
    <w:name w:val="GPM fett"/>
    <w:basedOn w:val="Absatz-Standardschriftart"/>
    <w:uiPriority w:val="1"/>
    <w:qFormat/>
    <w:rsid w:val="00C21484"/>
    <w:rPr>
      <w:b/>
    </w:rPr>
  </w:style>
  <w:style w:type="paragraph" w:customStyle="1" w:styleId="Tabelleberschrift">
    <w:name w:val="Tabelle Überschrift"/>
    <w:basedOn w:val="Standard"/>
    <w:qFormat/>
    <w:rsid w:val="00C21484"/>
    <w:pPr>
      <w:jc w:val="center"/>
    </w:pPr>
    <w:rPr>
      <w:b/>
      <w:sz w:val="20"/>
    </w:rPr>
  </w:style>
  <w:style w:type="character" w:customStyle="1" w:styleId="Klein9">
    <w:name w:val="Klein 9"/>
    <w:rsid w:val="00C21484"/>
    <w:rPr>
      <w:sz w:val="18"/>
    </w:rPr>
  </w:style>
  <w:style w:type="paragraph" w:customStyle="1" w:styleId="AbbildungBeschriftung">
    <w:name w:val="Abbildung Beschriftung"/>
    <w:basedOn w:val="Beschriftung"/>
    <w:next w:val="Standard"/>
    <w:rsid w:val="007F6DE5"/>
    <w:pPr>
      <w:spacing w:before="120" w:after="120" w:line="276" w:lineRule="auto"/>
      <w:jc w:val="center"/>
    </w:pPr>
    <w:rPr>
      <w:b/>
      <w:bCs/>
      <w:i w:val="0"/>
      <w:iCs w:val="0"/>
      <w:color w:val="auto"/>
      <w:sz w:val="22"/>
      <w:szCs w:val="20"/>
    </w:rPr>
  </w:style>
  <w:style w:type="paragraph" w:styleId="Beschriftung">
    <w:name w:val="caption"/>
    <w:basedOn w:val="Standard"/>
    <w:next w:val="Standard"/>
    <w:semiHidden/>
    <w:unhideWhenUsed/>
    <w:qFormat/>
    <w:rsid w:val="007F6DE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belleBeschriftung">
    <w:name w:val="Tabelle Beschriftung"/>
    <w:basedOn w:val="AbbildungBeschriftung"/>
    <w:next w:val="Standard"/>
    <w:qFormat/>
    <w:rsid w:val="007F6DE5"/>
  </w:style>
  <w:style w:type="paragraph" w:styleId="Listennummer2">
    <w:name w:val="List Number 2"/>
    <w:basedOn w:val="Standard"/>
    <w:rsid w:val="007F6DE5"/>
    <w:pPr>
      <w:numPr>
        <w:numId w:val="11"/>
      </w:numPr>
      <w:spacing w:after="60" w:line="276" w:lineRule="auto"/>
      <w:ind w:left="851" w:hanging="425"/>
    </w:pPr>
    <w:rPr>
      <w:szCs w:val="20"/>
    </w:rPr>
  </w:style>
  <w:style w:type="paragraph" w:styleId="Listennummer3">
    <w:name w:val="List Number 3"/>
    <w:basedOn w:val="Standard"/>
    <w:rsid w:val="007F6DE5"/>
    <w:pPr>
      <w:numPr>
        <w:numId w:val="20"/>
      </w:numPr>
      <w:ind w:left="1418" w:hanging="425"/>
      <w:contextualSpacing/>
    </w:pPr>
  </w:style>
  <w:style w:type="paragraph" w:customStyle="1" w:styleId="Tabelle-Standard">
    <w:name w:val="Tabelle-Standard"/>
    <w:basedOn w:val="Standard"/>
    <w:rsid w:val="008D712F"/>
    <w:pPr>
      <w:spacing w:before="60" w:after="60"/>
    </w:pPr>
    <w:rPr>
      <w:rFonts w:eastAsia="Arial"/>
      <w:spacing w:val="1"/>
      <w:w w:val="102"/>
      <w:szCs w:val="20"/>
    </w:rPr>
  </w:style>
  <w:style w:type="paragraph" w:customStyle="1" w:styleId="Tabelle-Aufzhlung2">
    <w:name w:val="Tabelle-Aufzählung 2"/>
    <w:basedOn w:val="Tabelle-Standard"/>
    <w:rsid w:val="008D712F"/>
    <w:pPr>
      <w:numPr>
        <w:numId w:val="25"/>
      </w:numPr>
    </w:pPr>
  </w:style>
  <w:style w:type="paragraph" w:customStyle="1" w:styleId="Tabelle-zentriert">
    <w:name w:val="Tabelle-zentriert"/>
    <w:basedOn w:val="Standard"/>
    <w:rsid w:val="008D712F"/>
    <w:pPr>
      <w:spacing w:before="60" w:after="60"/>
      <w:jc w:val="center"/>
    </w:pPr>
    <w:rPr>
      <w:rFonts w:eastAsia="Arial"/>
      <w:spacing w:val="1"/>
      <w:w w:val="102"/>
      <w:szCs w:val="20"/>
    </w:rPr>
  </w:style>
  <w:style w:type="paragraph" w:customStyle="1" w:styleId="Tabelle-berschriftW">
    <w:name w:val="Tabelle-Überschrift W"/>
    <w:basedOn w:val="Standard"/>
    <w:qFormat/>
    <w:rsid w:val="008D712F"/>
    <w:pPr>
      <w:spacing w:before="60" w:after="60" w:line="276" w:lineRule="auto"/>
      <w:jc w:val="center"/>
    </w:pPr>
    <w:rPr>
      <w:b/>
      <w:color w:val="FFFFFF" w:themeColor="background1"/>
      <w:szCs w:val="20"/>
    </w:rPr>
  </w:style>
  <w:style w:type="paragraph" w:customStyle="1" w:styleId="Tabelle-berschriftS">
    <w:name w:val="Tabelle-Überschrift S"/>
    <w:basedOn w:val="Standard"/>
    <w:rsid w:val="00B66D40"/>
    <w:pPr>
      <w:spacing w:before="60" w:after="60" w:line="276" w:lineRule="auto"/>
      <w:jc w:val="center"/>
    </w:pPr>
    <w:rPr>
      <w:b/>
      <w:szCs w:val="20"/>
    </w:rPr>
  </w:style>
  <w:style w:type="paragraph" w:customStyle="1" w:styleId="Tabellezentriert">
    <w:name w:val="Tabelle zentriert"/>
    <w:basedOn w:val="Tabelle-Standard"/>
    <w:rsid w:val="00B66D40"/>
    <w:pPr>
      <w:jc w:val="center"/>
    </w:pPr>
  </w:style>
  <w:style w:type="table" w:styleId="Tabellenraster">
    <w:name w:val="Table Grid"/>
    <w:basedOn w:val="NormaleTabelle"/>
    <w:rsid w:val="00B66D4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0A6426"/>
    <w:rPr>
      <w:rFonts w:ascii="Arial" w:hAnsi="Arial"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publicdomain/zero/1.0/" TargetMode="External"/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www.gpm-ipma.de/politik-gesellschaft/bildung/pm-an-schulen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P&#252;rckhauer\GPM%20Deutsche%20Gesellschaft%20f&#252;r%20Projektmanagement%20e.V\FG%20Projektmanagement%20macht%20Schule%20(GPM)%20-%20General\01_Vorlagen\PMmS_Vorlage_Kompetenz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143BDCD2C5AC46BC3A1197DBAE67B9" ma:contentTypeVersion="13" ma:contentTypeDescription="Ein neues Dokument erstellen." ma:contentTypeScope="" ma:versionID="ea2b643f58deed3b557506d6ffe97d26">
  <xsd:schema xmlns:xsd="http://www.w3.org/2001/XMLSchema" xmlns:xs="http://www.w3.org/2001/XMLSchema" xmlns:p="http://schemas.microsoft.com/office/2006/metadata/properties" xmlns:ns2="a3eb7ff5-5a1d-48c6-9100-6ec81aac5033" xmlns:ns3="0d95a28c-1261-4cd0-b515-ea04bb954a4f" targetNamespace="http://schemas.microsoft.com/office/2006/metadata/properties" ma:root="true" ma:fieldsID="9ab1100f82c3ac64227ce769e44c3cc3" ns2:_="" ns3:_="">
    <xsd:import namespace="a3eb7ff5-5a1d-48c6-9100-6ec81aac5033"/>
    <xsd:import namespace="0d95a28c-1261-4cd0-b515-ea04bb954a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b7ff5-5a1d-48c6-9100-6ec81aac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b4b6d42c-51e6-487b-9754-685802a2e2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5a28c-1261-4cd0-b515-ea04bb954a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f7160c-6b51-4db9-b268-d9213219ff6e}" ma:internalName="TaxCatchAll" ma:showField="CatchAllData" ma:web="0d95a28c-1261-4cd0-b515-ea04bb954a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95a28c-1261-4cd0-b515-ea04bb954a4f" xsi:nil="true"/>
    <lcf76f155ced4ddcb4097134ff3c332f xmlns="a3eb7ff5-5a1d-48c6-9100-6ec81aac503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50FC-7C76-4CB7-B1B2-ACE3A4C8A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9B407D-6C4B-4F20-B9A9-1235F67C28CB}"/>
</file>

<file path=customXml/itemProps3.xml><?xml version="1.0" encoding="utf-8"?>
<ds:datastoreItem xmlns:ds="http://schemas.openxmlformats.org/officeDocument/2006/customXml" ds:itemID="{74B5211D-34CD-4738-8B79-B0BB7699E231}">
  <ds:schemaRefs>
    <ds:schemaRef ds:uri="http://schemas.microsoft.com/office/2006/metadata/properties"/>
    <ds:schemaRef ds:uri="http://schemas.microsoft.com/office/infopath/2007/PartnerControls"/>
    <ds:schemaRef ds:uri="cacb9546-9398-4721-ae91-81dbda65bb07"/>
    <ds:schemaRef ds:uri="a4ef8db8-8dd1-4616-b68d-ccbce72dc412"/>
  </ds:schemaRefs>
</ds:datastoreItem>
</file>

<file path=customXml/itemProps4.xml><?xml version="1.0" encoding="utf-8"?>
<ds:datastoreItem xmlns:ds="http://schemas.openxmlformats.org/officeDocument/2006/customXml" ds:itemID="{F274BD3F-3FEC-4612-B0F7-CF334C602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PMmS_Vorlage_Kompetenz</Template>
  <TotalTime>0</TotalTime>
  <Pages>1</Pages>
  <Words>52</Words>
  <Characters>278</Characters>
  <Application>Microsoft Office Word</Application>
  <DocSecurity>0</DocSecurity>
  <Lines>278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PMmS</vt:lpstr>
    </vt:vector>
  </TitlesOfParts>
  <Company>GPM e.V.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PMmS</dc:title>
  <dc:subject/>
  <dc:creator>Peter Pürckhauer</dc:creator>
  <cp:keywords/>
  <cp:lastModifiedBy>Raphael R Wagner</cp:lastModifiedBy>
  <cp:revision>11</cp:revision>
  <cp:lastPrinted>2024-06-12T14:30:00Z</cp:lastPrinted>
  <dcterms:created xsi:type="dcterms:W3CDTF">2023-04-16T12:10:00Z</dcterms:created>
  <dcterms:modified xsi:type="dcterms:W3CDTF">2024-06-12T14:37:00Z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0x01010023143BDCD2C5AC46BC3A1197DBAE67B9</vt:lpwstr>
  </property>
  <property fmtid="{D5CDD505-2E9C-101B-9397-08002B2CF9AE}" pid="3" name="MediaServiceImageTags">
    <vt:lpwstr/>
  </property>
  <property fmtid="{D5CDD505-2E9C-101B-9397-08002B2CF9AE}" pid="4" name="Order">
    <vt:r8>362500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